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512" w:rsidRPr="00BD10E1" w:rsidRDefault="00B97512" w:rsidP="004060FB">
      <w:pPr>
        <w:pStyle w:val="NormalWeb"/>
        <w:shd w:val="clear" w:color="auto" w:fill="FFFFFF"/>
        <w:jc w:val="center"/>
        <w:rPr>
          <w:color w:val="000000"/>
          <w:sz w:val="20"/>
          <w:szCs w:val="20"/>
          <w:lang w:val="uk-UA"/>
        </w:rPr>
      </w:pPr>
      <w:r w:rsidRPr="00BD10E1">
        <w:rPr>
          <w:rStyle w:val="Strong"/>
          <w:bCs w:val="0"/>
          <w:color w:val="000000"/>
          <w:lang w:val="uk-UA"/>
        </w:rPr>
        <w:t>Анкета для батьків першокласників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rStyle w:val="Strong"/>
          <w:i/>
          <w:iCs/>
          <w:color w:val="000000"/>
          <w:lang w:val="uk-UA"/>
        </w:rPr>
        <w:t>Шановні батьки!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rStyle w:val="Emphasis"/>
          <w:b/>
          <w:bCs/>
          <w:color w:val="000000"/>
          <w:lang w:val="uk-UA"/>
        </w:rPr>
        <w:t>Просимо Вас заповнити анкету‚ що дозволить нам більше дізнатися про вашу дитину і знайти до неї індивідуальний підхід.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1. П.І.П. дитини ____________________________________________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2. Дата народження _________________________________________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3.Домашняадреса‚телефон ___________________________________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4. Дані про батьків (П.І.П., вік‚ освіта‚ ким працює):</w:t>
      </w:r>
    </w:p>
    <w:p w:rsidR="00B97512" w:rsidRPr="006961BF" w:rsidRDefault="00B97512" w:rsidP="00E7775F">
      <w:pPr>
        <w:shd w:val="clear" w:color="auto" w:fill="FFFFFF"/>
        <w:rPr>
          <w:rFonts w:ascii="Times New Roman" w:hAnsi="Times New Roman"/>
          <w:color w:val="000000"/>
          <w:sz w:val="20"/>
          <w:szCs w:val="20"/>
          <w:lang w:val="uk-UA"/>
        </w:rPr>
      </w:pPr>
      <w:r w:rsidRPr="006961BF">
        <w:rPr>
          <w:rFonts w:ascii="Times New Roman" w:hAnsi="Times New Roman"/>
          <w:color w:val="000000"/>
          <w:lang w:val="uk-UA"/>
        </w:rPr>
        <w:t>• Мати ___________________________________________________________</w:t>
      </w:r>
    </w:p>
    <w:p w:rsidR="00B97512" w:rsidRPr="006961BF" w:rsidRDefault="00B97512" w:rsidP="00E7775F">
      <w:pPr>
        <w:shd w:val="clear" w:color="auto" w:fill="FFFFFF"/>
        <w:rPr>
          <w:rFonts w:ascii="Times New Roman" w:hAnsi="Times New Roman"/>
          <w:color w:val="000000"/>
          <w:sz w:val="20"/>
          <w:szCs w:val="20"/>
          <w:lang w:val="uk-UA"/>
        </w:rPr>
      </w:pPr>
      <w:r w:rsidRPr="006961BF">
        <w:rPr>
          <w:rFonts w:ascii="Times New Roman" w:hAnsi="Times New Roman"/>
          <w:color w:val="000000"/>
          <w:lang w:val="uk-UA"/>
        </w:rPr>
        <w:t>• Батько ___________________________________________________________</w:t>
      </w:r>
    </w:p>
    <w:p w:rsidR="00B97512" w:rsidRPr="006961BF" w:rsidRDefault="00B97512" w:rsidP="00E7775F">
      <w:pPr>
        <w:shd w:val="clear" w:color="auto" w:fill="FFFFFF"/>
        <w:rPr>
          <w:rFonts w:ascii="Times New Roman" w:hAnsi="Times New Roman"/>
          <w:color w:val="000000"/>
          <w:sz w:val="20"/>
          <w:szCs w:val="20"/>
          <w:lang w:val="uk-UA"/>
        </w:rPr>
      </w:pPr>
      <w:r w:rsidRPr="006961BF">
        <w:rPr>
          <w:rFonts w:ascii="Times New Roman" w:hAnsi="Times New Roman"/>
          <w:color w:val="000000"/>
          <w:lang w:val="uk-UA"/>
        </w:rPr>
        <w:t>Чи є брати‚ сестри‚ їхній вік‚ які взаємини з ними? ___________________________________________________________</w:t>
      </w:r>
    </w:p>
    <w:p w:rsidR="00B97512" w:rsidRPr="00BD10E1" w:rsidRDefault="00B97512" w:rsidP="00E7775F">
      <w:pPr>
        <w:shd w:val="clear" w:color="auto" w:fill="FFFFFF"/>
        <w:rPr>
          <w:color w:val="000000"/>
          <w:sz w:val="20"/>
          <w:szCs w:val="20"/>
          <w:lang w:val="uk-UA"/>
        </w:rPr>
      </w:pPr>
      <w:r w:rsidRPr="006961BF">
        <w:rPr>
          <w:rFonts w:ascii="Times New Roman" w:hAnsi="Times New Roman"/>
          <w:color w:val="000000"/>
          <w:lang w:val="uk-UA"/>
        </w:rPr>
        <w:t>6. До кого з членів родини дитина більше прив’язана? _______________</w:t>
      </w:r>
      <w:r w:rsidRPr="00BD10E1">
        <w:rPr>
          <w:color w:val="000000"/>
          <w:lang w:val="uk-UA"/>
        </w:rPr>
        <w:t>____________________________________________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7. Чи були труднощі в дошкільному періоді розвитку дитини (важкі пологи‚ травми‚ часті захворювання)? _______________________________________________________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8. Хронічні захворювання, відхилення в органах зору‚ слуху‚ дефекти мовлення, інші особливості _______________________________________________________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9. Чи відвідує дитина дитячий садок? Як ставиться до його відвідування?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_________________________________________________________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10. Які в малюка стосунки з дітьми? Чи є труднощі, які? _________________________________________________________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11. Основні види ігор‚ занять удома</w:t>
      </w:r>
      <w:r>
        <w:rPr>
          <w:color w:val="000000"/>
          <w:lang w:val="uk-UA"/>
        </w:rPr>
        <w:t>.</w:t>
      </w:r>
      <w:r w:rsidRPr="00BD10E1">
        <w:rPr>
          <w:color w:val="000000"/>
          <w:lang w:val="uk-UA"/>
        </w:rPr>
        <w:t xml:space="preserve"> _________________________________________________________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12. Чи ведуться розвивальні заняття удома‚ які‚ як часто? _________________________________________________________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13. Чи вміє дитина бути уважною упродовж тривалого часу (понад З0 хвилин)? ______________________________________________________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14. Як швидко стомлюється дитина в процесі роботи‚ чи посидюча вона? Підкресліть по- трібне: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• може працювати довго (понад 30 хвилин), навіть якщо робота не дуже подобається;• може довго займатися тільки тим‚ що подобається;• ні‚ навіть якщо справа і подобається.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15. Які гуртки‚ секції додатково дитина відвідує? _____________________________________________________________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16. Чи часто до вашої дитини приходять гості? _____________________________________________________________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17. Як часто ви з дитиною ходите куди-небудь? _____________________________________________________________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18. Які іграшки любить‚ хто їх прибирає? _____________________________________________________________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19. Як ви караєте дитину? Яка міра покарання найдієвіша? _____________________________________________________________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20. Чи з задоволенням йде до школи? Що її найбільше вабить: шкільна атрибутика, звання "школяр", можливість навчитися писати‚ рахувати, читати? ____________________________________________________________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21. Чи вважаєте ви‚ що ваша дитина добре підготовлена до школи?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• Так.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• Ні.</w:t>
      </w:r>
    </w:p>
    <w:p w:rsidR="00B97512" w:rsidRPr="00BD10E1" w:rsidRDefault="00B97512" w:rsidP="00E7775F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• Скоріше «так»,ніж</w:t>
      </w:r>
      <w:r w:rsidRPr="00BD10E1">
        <w:rPr>
          <w:rStyle w:val="apple-converted-space"/>
          <w:color w:val="000000"/>
          <w:lang w:val="uk-UA"/>
        </w:rPr>
        <w:t> </w:t>
      </w:r>
      <w:r w:rsidRPr="00BD10E1">
        <w:rPr>
          <w:rStyle w:val="Strong"/>
          <w:color w:val="000000"/>
          <w:lang w:val="uk-UA"/>
        </w:rPr>
        <w:t>«</w:t>
      </w:r>
      <w:r w:rsidRPr="00BD10E1">
        <w:rPr>
          <w:color w:val="000000"/>
          <w:lang w:val="uk-UA"/>
        </w:rPr>
        <w:t>ні</w:t>
      </w:r>
      <w:r w:rsidRPr="00BD10E1">
        <w:rPr>
          <w:rStyle w:val="Strong"/>
          <w:color w:val="000000"/>
          <w:lang w:val="uk-UA"/>
        </w:rPr>
        <w:t>».</w:t>
      </w:r>
    </w:p>
    <w:p w:rsidR="00B97512" w:rsidRPr="00BD10E1" w:rsidRDefault="00B97512" w:rsidP="00BD10E1">
      <w:pPr>
        <w:pStyle w:val="NormalWeb"/>
        <w:shd w:val="clear" w:color="auto" w:fill="FFFFFF"/>
        <w:rPr>
          <w:color w:val="000000"/>
          <w:sz w:val="20"/>
          <w:szCs w:val="20"/>
          <w:lang w:val="uk-UA"/>
        </w:rPr>
      </w:pPr>
      <w:r w:rsidRPr="00BD10E1">
        <w:rPr>
          <w:color w:val="000000"/>
          <w:lang w:val="uk-UA"/>
        </w:rPr>
        <w:t>• Скоріше «ні»,ніж «так</w:t>
      </w:r>
      <w:r>
        <w:rPr>
          <w:color w:val="000000"/>
          <w:lang w:val="uk-UA"/>
        </w:rPr>
        <w:t>»</w:t>
      </w:r>
    </w:p>
    <w:p w:rsidR="00B97512" w:rsidRDefault="00B97512" w:rsidP="00BD10E1">
      <w:pPr>
        <w:pStyle w:val="NormalWeb"/>
        <w:shd w:val="clear" w:color="auto" w:fill="FFFFFF"/>
        <w:rPr>
          <w:lang w:val="uk-UA"/>
        </w:rPr>
      </w:pPr>
    </w:p>
    <w:p w:rsidR="00B97512" w:rsidRDefault="00B97512" w:rsidP="00BD10E1">
      <w:pPr>
        <w:pStyle w:val="NormalWeb"/>
        <w:shd w:val="clear" w:color="auto" w:fill="FFFFFF"/>
        <w:rPr>
          <w:lang w:val="uk-UA"/>
        </w:rPr>
      </w:pPr>
    </w:p>
    <w:p w:rsidR="00B97512" w:rsidRDefault="00B97512" w:rsidP="00BD10E1">
      <w:pPr>
        <w:pStyle w:val="NormalWeb"/>
        <w:shd w:val="clear" w:color="auto" w:fill="FFFFFF"/>
        <w:rPr>
          <w:lang w:val="uk-UA"/>
        </w:rPr>
      </w:pPr>
    </w:p>
    <w:p w:rsidR="00B97512" w:rsidRDefault="00B97512" w:rsidP="00BD10E1">
      <w:pPr>
        <w:pStyle w:val="NormalWeb"/>
        <w:shd w:val="clear" w:color="auto" w:fill="FFFFFF"/>
        <w:rPr>
          <w:lang w:val="uk-UA"/>
        </w:rPr>
      </w:pPr>
    </w:p>
    <w:p w:rsidR="00B97512" w:rsidRDefault="00B97512" w:rsidP="00BD10E1">
      <w:pPr>
        <w:pStyle w:val="NormalWeb"/>
        <w:shd w:val="clear" w:color="auto" w:fill="FFFFFF"/>
        <w:rPr>
          <w:lang w:val="uk-UA"/>
        </w:rPr>
      </w:pPr>
    </w:p>
    <w:p w:rsidR="00B97512" w:rsidRDefault="00B97512" w:rsidP="00BD10E1">
      <w:pPr>
        <w:pStyle w:val="NormalWeb"/>
        <w:shd w:val="clear" w:color="auto" w:fill="FFFFFF"/>
        <w:rPr>
          <w:lang w:val="uk-UA"/>
        </w:rPr>
      </w:pPr>
    </w:p>
    <w:p w:rsidR="00B97512" w:rsidRDefault="00B97512" w:rsidP="00BD10E1">
      <w:pPr>
        <w:pStyle w:val="NormalWeb"/>
        <w:shd w:val="clear" w:color="auto" w:fill="FFFFFF"/>
        <w:rPr>
          <w:lang w:val="uk-UA"/>
        </w:rPr>
      </w:pPr>
    </w:p>
    <w:p w:rsidR="00B97512" w:rsidRDefault="00B97512" w:rsidP="00BD10E1">
      <w:pPr>
        <w:pStyle w:val="NormalWeb"/>
        <w:shd w:val="clear" w:color="auto" w:fill="FFFFFF"/>
        <w:rPr>
          <w:lang w:val="uk-UA"/>
        </w:rPr>
      </w:pPr>
    </w:p>
    <w:p w:rsidR="00B97512" w:rsidRDefault="00B97512" w:rsidP="00BD10E1">
      <w:pPr>
        <w:pStyle w:val="NormalWeb"/>
        <w:shd w:val="clear" w:color="auto" w:fill="FFFFFF"/>
        <w:rPr>
          <w:lang w:val="uk-UA"/>
        </w:rPr>
      </w:pPr>
    </w:p>
    <w:p w:rsidR="00B97512" w:rsidRDefault="00B97512" w:rsidP="00BD10E1">
      <w:pPr>
        <w:pStyle w:val="NormalWeb"/>
        <w:shd w:val="clear" w:color="auto" w:fill="FFFFFF"/>
        <w:rPr>
          <w:lang w:val="uk-UA"/>
        </w:rPr>
      </w:pPr>
    </w:p>
    <w:p w:rsidR="00B97512" w:rsidRDefault="00B97512" w:rsidP="004060FB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B97512" w:rsidRDefault="00B97512" w:rsidP="004060FB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B97512" w:rsidRPr="004060FB" w:rsidRDefault="00B97512" w:rsidP="004060FB">
      <w:pPr>
        <w:shd w:val="clear" w:color="auto" w:fill="FFFFFF"/>
        <w:spacing w:line="240" w:lineRule="auto"/>
        <w:jc w:val="center"/>
        <w:rPr>
          <w:rFonts w:ascii="Arial" w:hAnsi="Arial" w:cs="Arial"/>
          <w:caps/>
          <w:color w:val="201F1F"/>
          <w:sz w:val="29"/>
          <w:szCs w:val="29"/>
          <w:lang w:eastAsia="ru-RU"/>
        </w:rPr>
      </w:pPr>
      <w:r w:rsidRPr="008375A3">
        <w:rPr>
          <w:rFonts w:ascii="Times New Roman" w:hAnsi="Times New Roman"/>
          <w:b/>
          <w:sz w:val="36"/>
          <w:szCs w:val="36"/>
          <w:lang w:val="uk-UA" w:eastAsia="ru-RU"/>
        </w:rPr>
        <w:t>Анкети для батьків першокласників</w:t>
      </w:r>
    </w:p>
    <w:p w:rsidR="00B97512" w:rsidRPr="00BD10E1" w:rsidRDefault="00B97512" w:rsidP="00A50375">
      <w:pPr>
        <w:spacing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  <w:r w:rsidRPr="00BD10E1">
        <w:rPr>
          <w:rFonts w:ascii="Times New Roman" w:hAnsi="Times New Roman"/>
          <w:b/>
          <w:bCs/>
          <w:sz w:val="28"/>
          <w:szCs w:val="28"/>
          <w:lang w:val="uk-UA" w:eastAsia="ru-RU"/>
        </w:rPr>
        <w:t>Анкета для батьків №1</w:t>
      </w:r>
    </w:p>
    <w:p w:rsidR="00B97512" w:rsidRPr="00BD10E1" w:rsidRDefault="00B97512" w:rsidP="004060FB">
      <w:pPr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BD10E1">
        <w:rPr>
          <w:rFonts w:ascii="Times New Roman" w:hAnsi="Times New Roman"/>
          <w:sz w:val="28"/>
          <w:szCs w:val="28"/>
          <w:lang w:val="uk-UA" w:eastAsia="ru-RU"/>
        </w:rPr>
        <w:t>Прiзвище, iм’я, по-батъковi дитини</w:t>
      </w:r>
      <w:r>
        <w:rPr>
          <w:rFonts w:ascii="Times New Roman" w:hAnsi="Times New Roman"/>
          <w:sz w:val="28"/>
          <w:szCs w:val="28"/>
          <w:lang w:val="uk-UA" w:eastAsia="ru-RU"/>
        </w:rPr>
        <w:t>_______________________________________________________</w:t>
      </w:r>
    </w:p>
    <w:p w:rsidR="00B97512" w:rsidRPr="00BD10E1" w:rsidRDefault="00B97512" w:rsidP="004060FB">
      <w:pPr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BD10E1">
        <w:rPr>
          <w:rFonts w:ascii="Times New Roman" w:hAnsi="Times New Roman"/>
          <w:sz w:val="28"/>
          <w:szCs w:val="28"/>
          <w:lang w:val="uk-UA" w:eastAsia="ru-RU"/>
        </w:rPr>
        <w:t>Дата народження</w:t>
      </w:r>
      <w:r w:rsidRPr="00BD10E1">
        <w:rPr>
          <w:rFonts w:ascii="Times New Roman" w:hAnsi="Times New Roman"/>
          <w:sz w:val="28"/>
          <w:lang w:val="uk-UA" w:eastAsia="ru-RU"/>
        </w:rPr>
        <w:t> </w:t>
      </w:r>
      <w:r w:rsidRPr="00BD10E1">
        <w:rPr>
          <w:rFonts w:ascii="Times New Roman" w:hAnsi="Times New Roman"/>
          <w:i/>
          <w:iCs/>
          <w:sz w:val="28"/>
          <w:szCs w:val="28"/>
          <w:lang w:val="uk-UA" w:eastAsia="ru-RU"/>
        </w:rPr>
        <w:t xml:space="preserve">(число, мiсяць, </w:t>
      </w:r>
      <w:r>
        <w:rPr>
          <w:rFonts w:ascii="Times New Roman" w:hAnsi="Times New Roman"/>
          <w:i/>
          <w:iCs/>
          <w:sz w:val="28"/>
          <w:szCs w:val="28"/>
          <w:lang w:val="uk-UA" w:eastAsia="ru-RU"/>
        </w:rPr>
        <w:t>рік</w:t>
      </w:r>
      <w:r w:rsidRPr="00BD10E1">
        <w:rPr>
          <w:rFonts w:ascii="Times New Roman" w:hAnsi="Times New Roman"/>
          <w:i/>
          <w:iCs/>
          <w:sz w:val="28"/>
          <w:szCs w:val="28"/>
          <w:lang w:val="uk-UA" w:eastAsia="ru-RU"/>
        </w:rPr>
        <w:t>)</w:t>
      </w:r>
      <w:r>
        <w:rPr>
          <w:rFonts w:ascii="Times New Roman" w:hAnsi="Times New Roman"/>
          <w:i/>
          <w:iCs/>
          <w:sz w:val="28"/>
          <w:szCs w:val="28"/>
          <w:lang w:val="uk-UA" w:eastAsia="ru-RU"/>
        </w:rPr>
        <w:t>______________________________</w:t>
      </w:r>
    </w:p>
    <w:p w:rsidR="00B97512" w:rsidRPr="00BD10E1" w:rsidRDefault="00B97512" w:rsidP="004060FB">
      <w:pPr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BD10E1">
        <w:rPr>
          <w:rFonts w:ascii="Times New Roman" w:hAnsi="Times New Roman"/>
          <w:sz w:val="28"/>
          <w:szCs w:val="28"/>
          <w:lang w:val="uk-UA" w:eastAsia="ru-RU"/>
        </w:rPr>
        <w:t>Дитячий садок</w:t>
      </w:r>
      <w:r>
        <w:rPr>
          <w:rFonts w:ascii="Times New Roman" w:hAnsi="Times New Roman"/>
          <w:sz w:val="28"/>
          <w:szCs w:val="28"/>
          <w:lang w:val="uk-UA" w:eastAsia="ru-RU"/>
        </w:rPr>
        <w:t>_________________________________________________</w:t>
      </w:r>
    </w:p>
    <w:p w:rsidR="00B97512" w:rsidRPr="00BD10E1" w:rsidRDefault="00B97512" w:rsidP="004060FB">
      <w:pPr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BD10E1">
        <w:rPr>
          <w:rFonts w:ascii="Times New Roman" w:hAnsi="Times New Roman"/>
          <w:sz w:val="28"/>
          <w:szCs w:val="28"/>
          <w:lang w:val="uk-UA" w:eastAsia="ru-RU"/>
        </w:rPr>
        <w:t>Склад сiм’ї</w:t>
      </w:r>
      <w:r w:rsidRPr="00BD10E1">
        <w:rPr>
          <w:rFonts w:ascii="Times New Roman" w:hAnsi="Times New Roman"/>
          <w:sz w:val="28"/>
          <w:lang w:val="uk-UA" w:eastAsia="ru-RU"/>
        </w:rPr>
        <w:t> </w:t>
      </w:r>
      <w:r w:rsidRPr="00BD10E1">
        <w:rPr>
          <w:rFonts w:ascii="Times New Roman" w:hAnsi="Times New Roman"/>
          <w:sz w:val="28"/>
          <w:szCs w:val="28"/>
          <w:lang w:val="uk-UA" w:eastAsia="ru-RU"/>
        </w:rPr>
        <w:t> </w:t>
      </w:r>
      <w:r w:rsidRPr="00BD10E1">
        <w:rPr>
          <w:rFonts w:ascii="Times New Roman" w:hAnsi="Times New Roman"/>
          <w:i/>
          <w:iCs/>
          <w:sz w:val="28"/>
          <w:szCs w:val="28"/>
          <w:lang w:val="uk-UA" w:eastAsia="ru-RU"/>
        </w:rPr>
        <w:t>(повна, неповна, кiлькiсть дiтей у сiм’ї)</w:t>
      </w:r>
      <w:r>
        <w:rPr>
          <w:rFonts w:ascii="Times New Roman" w:hAnsi="Times New Roman"/>
          <w:i/>
          <w:iCs/>
          <w:sz w:val="28"/>
          <w:szCs w:val="28"/>
          <w:lang w:val="uk-UA" w:eastAsia="ru-RU"/>
        </w:rPr>
        <w:t>_________________________________________________________</w:t>
      </w:r>
    </w:p>
    <w:p w:rsidR="00B97512" w:rsidRPr="00BD10E1" w:rsidRDefault="00B97512" w:rsidP="004060FB">
      <w:pPr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BD10E1">
        <w:rPr>
          <w:rFonts w:ascii="Times New Roman" w:hAnsi="Times New Roman"/>
          <w:sz w:val="28"/>
          <w:szCs w:val="28"/>
          <w:lang w:val="uk-UA" w:eastAsia="ru-RU"/>
        </w:rPr>
        <w:t>Адреса</w:t>
      </w:r>
      <w:r w:rsidRPr="00BD10E1">
        <w:rPr>
          <w:rFonts w:ascii="Times New Roman" w:hAnsi="Times New Roman"/>
          <w:sz w:val="28"/>
          <w:lang w:val="uk-UA" w:eastAsia="ru-RU"/>
        </w:rPr>
        <w:t> </w:t>
      </w:r>
      <w:r w:rsidRPr="00BD10E1">
        <w:rPr>
          <w:rFonts w:ascii="Times New Roman" w:hAnsi="Times New Roman"/>
          <w:sz w:val="28"/>
          <w:szCs w:val="28"/>
          <w:lang w:val="uk-UA" w:eastAsia="ru-RU"/>
        </w:rPr>
        <w:t> </w:t>
      </w:r>
      <w:r w:rsidRPr="00BD10E1">
        <w:rPr>
          <w:rFonts w:ascii="Times New Roman" w:hAnsi="Times New Roman"/>
          <w:i/>
          <w:iCs/>
          <w:sz w:val="28"/>
          <w:szCs w:val="28"/>
          <w:lang w:val="uk-UA" w:eastAsia="ru-RU"/>
        </w:rPr>
        <w:t>(повнiстю, iндекс, район)</w:t>
      </w:r>
      <w:r>
        <w:rPr>
          <w:rFonts w:ascii="Times New Roman" w:hAnsi="Times New Roman"/>
          <w:i/>
          <w:iCs/>
          <w:sz w:val="28"/>
          <w:szCs w:val="28"/>
          <w:lang w:val="uk-UA" w:eastAsia="ru-RU"/>
        </w:rPr>
        <w:t>________________________________________________________</w:t>
      </w:r>
    </w:p>
    <w:p w:rsidR="00B97512" w:rsidRPr="00BD10E1" w:rsidRDefault="00B97512" w:rsidP="004060FB">
      <w:pPr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BD10E1">
        <w:rPr>
          <w:rFonts w:ascii="Times New Roman" w:hAnsi="Times New Roman"/>
          <w:sz w:val="28"/>
          <w:szCs w:val="28"/>
          <w:lang w:val="uk-UA" w:eastAsia="ru-RU"/>
        </w:rPr>
        <w:t>Телефон</w:t>
      </w:r>
      <w:r w:rsidRPr="00BD10E1">
        <w:rPr>
          <w:rFonts w:ascii="Times New Roman" w:hAnsi="Times New Roman"/>
          <w:sz w:val="28"/>
          <w:lang w:val="uk-UA" w:eastAsia="ru-RU"/>
        </w:rPr>
        <w:t> </w:t>
      </w:r>
      <w:r w:rsidRPr="00BD10E1">
        <w:rPr>
          <w:rFonts w:ascii="Times New Roman" w:hAnsi="Times New Roman"/>
          <w:sz w:val="28"/>
          <w:szCs w:val="28"/>
          <w:lang w:val="uk-UA" w:eastAsia="ru-RU"/>
        </w:rPr>
        <w:t> </w:t>
      </w:r>
      <w:r w:rsidRPr="00BD10E1">
        <w:rPr>
          <w:rFonts w:ascii="Times New Roman" w:hAnsi="Times New Roman"/>
          <w:i/>
          <w:iCs/>
          <w:sz w:val="28"/>
          <w:szCs w:val="28"/>
          <w:lang w:val="uk-UA" w:eastAsia="ru-RU"/>
        </w:rPr>
        <w:t>(домашнiй, мобiльний або контактний)</w:t>
      </w:r>
      <w:r>
        <w:rPr>
          <w:rFonts w:ascii="Times New Roman" w:hAnsi="Times New Roman"/>
          <w:i/>
          <w:iCs/>
          <w:sz w:val="28"/>
          <w:szCs w:val="28"/>
          <w:lang w:val="uk-UA" w:eastAsia="ru-RU"/>
        </w:rPr>
        <w:t>__________________________________________________</w:t>
      </w:r>
    </w:p>
    <w:p w:rsidR="00B97512" w:rsidRPr="004060FB" w:rsidRDefault="00B97512" w:rsidP="004060FB">
      <w:pPr>
        <w:numPr>
          <w:ilvl w:val="0"/>
          <w:numId w:val="11"/>
        </w:numPr>
        <w:pBdr>
          <w:bottom w:val="single" w:sz="12" w:space="1" w:color="auto"/>
        </w:pBd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Батько</w:t>
      </w:r>
      <w:r w:rsidRPr="00BD10E1">
        <w:rPr>
          <w:rFonts w:ascii="Times New Roman" w:hAnsi="Times New Roman"/>
          <w:sz w:val="28"/>
          <w:lang w:val="uk-UA" w:eastAsia="ru-RU"/>
        </w:rPr>
        <w:t> </w:t>
      </w:r>
      <w:r w:rsidRPr="00BD10E1">
        <w:rPr>
          <w:rFonts w:ascii="Times New Roman" w:hAnsi="Times New Roman"/>
          <w:i/>
          <w:iCs/>
          <w:sz w:val="28"/>
          <w:szCs w:val="28"/>
          <w:lang w:val="uk-UA" w:eastAsia="ru-RU"/>
        </w:rPr>
        <w:t>(прiзвище, iм’я, по батьковi)</w:t>
      </w:r>
    </w:p>
    <w:p w:rsidR="00B97512" w:rsidRPr="00BD10E1" w:rsidRDefault="00B97512" w:rsidP="004060FB">
      <w:pPr>
        <w:spacing w:line="240" w:lineRule="auto"/>
        <w:ind w:left="360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i/>
          <w:iCs/>
          <w:sz w:val="28"/>
          <w:szCs w:val="28"/>
          <w:lang w:val="uk-UA" w:eastAsia="ru-RU"/>
        </w:rPr>
        <w:t>________________________________________________________________</w:t>
      </w:r>
    </w:p>
    <w:p w:rsidR="00B97512" w:rsidRPr="004060FB" w:rsidRDefault="00B97512" w:rsidP="004060FB">
      <w:pPr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BD10E1">
        <w:rPr>
          <w:rFonts w:ascii="Times New Roman" w:hAnsi="Times New Roman"/>
          <w:sz w:val="28"/>
          <w:szCs w:val="28"/>
          <w:lang w:val="uk-UA" w:eastAsia="ru-RU"/>
        </w:rPr>
        <w:t>Мiсце роботи</w:t>
      </w:r>
      <w:r w:rsidRPr="00BD10E1">
        <w:rPr>
          <w:rFonts w:ascii="Times New Roman" w:hAnsi="Times New Roman"/>
          <w:sz w:val="28"/>
          <w:lang w:val="uk-UA" w:eastAsia="ru-RU"/>
        </w:rPr>
        <w:t> </w:t>
      </w:r>
      <w:r w:rsidRPr="00BD10E1">
        <w:rPr>
          <w:rFonts w:ascii="Times New Roman" w:hAnsi="Times New Roman"/>
          <w:sz w:val="28"/>
          <w:szCs w:val="28"/>
          <w:lang w:val="uk-UA" w:eastAsia="ru-RU"/>
        </w:rPr>
        <w:t> </w:t>
      </w:r>
      <w:r w:rsidRPr="00BD10E1">
        <w:rPr>
          <w:rFonts w:ascii="Times New Roman" w:hAnsi="Times New Roman"/>
          <w:i/>
          <w:iCs/>
          <w:sz w:val="28"/>
          <w:szCs w:val="28"/>
          <w:lang w:val="uk-UA" w:eastAsia="ru-RU"/>
        </w:rPr>
        <w:t>(посада, телефон)</w:t>
      </w:r>
    </w:p>
    <w:p w:rsidR="00B97512" w:rsidRPr="00BD10E1" w:rsidRDefault="00B97512" w:rsidP="004060FB">
      <w:pPr>
        <w:spacing w:line="240" w:lineRule="auto"/>
        <w:ind w:left="360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i/>
          <w:iCs/>
          <w:sz w:val="28"/>
          <w:szCs w:val="28"/>
          <w:lang w:val="uk-UA" w:eastAsia="ru-RU"/>
        </w:rPr>
        <w:t>_______________________________________________________________</w:t>
      </w:r>
    </w:p>
    <w:p w:rsidR="00B97512" w:rsidRPr="004060FB" w:rsidRDefault="00B97512" w:rsidP="004060FB">
      <w:pPr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BD10E1">
        <w:rPr>
          <w:rFonts w:ascii="Times New Roman" w:hAnsi="Times New Roman"/>
          <w:sz w:val="28"/>
          <w:szCs w:val="28"/>
          <w:lang w:val="uk-UA" w:eastAsia="ru-RU"/>
        </w:rPr>
        <w:t>Мати</w:t>
      </w:r>
      <w:r w:rsidRPr="00BD10E1">
        <w:rPr>
          <w:rFonts w:ascii="Times New Roman" w:hAnsi="Times New Roman"/>
          <w:sz w:val="28"/>
          <w:lang w:val="uk-UA" w:eastAsia="ru-RU"/>
        </w:rPr>
        <w:t> </w:t>
      </w:r>
      <w:r w:rsidRPr="00BD10E1">
        <w:rPr>
          <w:rFonts w:ascii="Times New Roman" w:hAnsi="Times New Roman"/>
          <w:sz w:val="28"/>
          <w:szCs w:val="28"/>
          <w:lang w:val="uk-UA" w:eastAsia="ru-RU"/>
        </w:rPr>
        <w:t>  </w:t>
      </w:r>
      <w:r w:rsidRPr="00BD10E1">
        <w:rPr>
          <w:rFonts w:ascii="Times New Roman" w:hAnsi="Times New Roman"/>
          <w:i/>
          <w:iCs/>
          <w:sz w:val="28"/>
          <w:szCs w:val="28"/>
          <w:lang w:val="uk-UA" w:eastAsia="ru-RU"/>
        </w:rPr>
        <w:t>(прiзвище, iм’я, по-батьковi)</w:t>
      </w:r>
    </w:p>
    <w:p w:rsidR="00B97512" w:rsidRPr="00BD10E1" w:rsidRDefault="00B97512" w:rsidP="004060FB">
      <w:pPr>
        <w:spacing w:line="240" w:lineRule="auto"/>
        <w:ind w:left="360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i/>
          <w:iCs/>
          <w:sz w:val="28"/>
          <w:szCs w:val="28"/>
          <w:lang w:val="uk-UA" w:eastAsia="ru-RU"/>
        </w:rPr>
        <w:t>_______________________________________________________________</w:t>
      </w:r>
    </w:p>
    <w:p w:rsidR="00B97512" w:rsidRPr="004060FB" w:rsidRDefault="00B97512" w:rsidP="004060FB">
      <w:pPr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BD10E1">
        <w:rPr>
          <w:rFonts w:ascii="Times New Roman" w:hAnsi="Times New Roman"/>
          <w:sz w:val="28"/>
          <w:szCs w:val="28"/>
          <w:lang w:val="uk-UA" w:eastAsia="ru-RU"/>
        </w:rPr>
        <w:t>Місце роботи</w:t>
      </w:r>
      <w:r w:rsidRPr="00BD10E1">
        <w:rPr>
          <w:rFonts w:ascii="Times New Roman" w:hAnsi="Times New Roman"/>
          <w:sz w:val="28"/>
          <w:lang w:val="uk-UA" w:eastAsia="ru-RU"/>
        </w:rPr>
        <w:t> </w:t>
      </w:r>
      <w:r w:rsidRPr="00BD10E1">
        <w:rPr>
          <w:rFonts w:ascii="Times New Roman" w:hAnsi="Times New Roman"/>
          <w:sz w:val="28"/>
          <w:szCs w:val="28"/>
          <w:lang w:val="uk-UA" w:eastAsia="ru-RU"/>
        </w:rPr>
        <w:t> </w:t>
      </w:r>
      <w:r w:rsidRPr="00BD10E1">
        <w:rPr>
          <w:rFonts w:ascii="Times New Roman" w:hAnsi="Times New Roman"/>
          <w:i/>
          <w:iCs/>
          <w:sz w:val="28"/>
          <w:szCs w:val="28"/>
          <w:lang w:val="uk-UA" w:eastAsia="ru-RU"/>
        </w:rPr>
        <w:t>(посада, телефон)</w:t>
      </w:r>
    </w:p>
    <w:p w:rsidR="00B97512" w:rsidRPr="00BD10E1" w:rsidRDefault="00B97512" w:rsidP="004060FB">
      <w:pPr>
        <w:spacing w:line="240" w:lineRule="auto"/>
        <w:ind w:left="360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i/>
          <w:iCs/>
          <w:sz w:val="28"/>
          <w:szCs w:val="28"/>
          <w:lang w:val="uk-UA" w:eastAsia="ru-RU"/>
        </w:rPr>
        <w:t>________________________________________________________________</w:t>
      </w:r>
    </w:p>
    <w:p w:rsidR="00B97512" w:rsidRPr="00BD10E1" w:rsidRDefault="00B97512" w:rsidP="00A50375">
      <w:p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BD10E1">
        <w:rPr>
          <w:rFonts w:ascii="Times New Roman" w:hAnsi="Times New Roman"/>
          <w:sz w:val="28"/>
          <w:szCs w:val="28"/>
          <w:lang w:val="uk-UA" w:eastAsia="ru-RU"/>
        </w:rPr>
        <w:t> </w:t>
      </w:r>
    </w:p>
    <w:p w:rsidR="00B97512" w:rsidRPr="00BD10E1" w:rsidRDefault="00B97512" w:rsidP="00A50375">
      <w:p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BD10E1">
        <w:rPr>
          <w:rFonts w:ascii="Times New Roman" w:hAnsi="Times New Roman"/>
          <w:sz w:val="28"/>
          <w:szCs w:val="28"/>
          <w:lang w:val="uk-UA" w:eastAsia="ru-RU"/>
        </w:rPr>
        <w:t>Що ще Ви хотiли б повiдомити про свою дитину вчителевi? (Чи часто дитина хворiє, якi має хронiчнi захворювання, звички, особливi риси характеру, тощо).</w:t>
      </w:r>
    </w:p>
    <w:p w:rsidR="00B97512" w:rsidRPr="00BD10E1" w:rsidRDefault="00B97512" w:rsidP="00A50375">
      <w:p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BD10E1">
        <w:rPr>
          <w:rFonts w:ascii="Times New Roman" w:hAnsi="Times New Roman"/>
          <w:sz w:val="28"/>
          <w:szCs w:val="28"/>
          <w:lang w:val="uk-UA" w:eastAsia="ru-RU"/>
        </w:rPr>
        <w:t> </w:t>
      </w:r>
    </w:p>
    <w:p w:rsidR="00B97512" w:rsidRPr="00BD10E1" w:rsidRDefault="00B97512" w:rsidP="00A503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Pr="00BD10E1" w:rsidRDefault="00B97512" w:rsidP="00A503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Pr="00BD10E1" w:rsidRDefault="00B97512" w:rsidP="00A503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Pr="00BD10E1" w:rsidRDefault="00B97512" w:rsidP="00A503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Default="00B97512" w:rsidP="004060FB">
      <w:pPr>
        <w:spacing w:line="240" w:lineRule="auto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Pr="008375A3" w:rsidRDefault="00B97512" w:rsidP="004060FB">
      <w:pPr>
        <w:spacing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  <w:r w:rsidRPr="008375A3">
        <w:rPr>
          <w:rFonts w:ascii="Times New Roman" w:hAnsi="Times New Roman"/>
          <w:b/>
          <w:bCs/>
          <w:sz w:val="28"/>
          <w:szCs w:val="28"/>
          <w:lang w:val="uk-UA" w:eastAsia="ru-RU"/>
        </w:rPr>
        <w:t>Анкета для батькiв №2</w:t>
      </w:r>
    </w:p>
    <w:p w:rsidR="00B97512" w:rsidRPr="008375A3" w:rsidRDefault="00B97512" w:rsidP="00A50375">
      <w:pPr>
        <w:spacing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  <w:r w:rsidRPr="008375A3">
        <w:rPr>
          <w:rFonts w:ascii="Times New Roman" w:hAnsi="Times New Roman"/>
          <w:sz w:val="24"/>
          <w:szCs w:val="24"/>
          <w:lang w:val="uk-UA" w:eastAsia="ru-RU"/>
        </w:rPr>
        <w:t>Прiзвище, iм’я дитини_____________________________</w:t>
      </w:r>
    </w:p>
    <w:p w:rsidR="00B97512" w:rsidRPr="008375A3" w:rsidRDefault="00B97512" w:rsidP="00A50375">
      <w:pPr>
        <w:spacing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  <w:r w:rsidRPr="008375A3">
        <w:rPr>
          <w:rFonts w:ascii="Times New Roman" w:hAnsi="Times New Roman"/>
          <w:sz w:val="24"/>
          <w:szCs w:val="24"/>
          <w:lang w:val="uk-UA" w:eastAsia="ru-RU"/>
        </w:rPr>
        <w:t> </w:t>
      </w:r>
    </w:p>
    <w:p w:rsidR="00B97512" w:rsidRPr="008375A3" w:rsidRDefault="00B97512" w:rsidP="00A50375">
      <w:p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1. Чи є у дитини бажання йти до школи?</w:t>
      </w:r>
    </w:p>
    <w:p w:rsidR="00B97512" w:rsidRPr="008375A3" w:rsidRDefault="00B97512" w:rsidP="00A50375">
      <w:p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а) Так; б) нi.</w:t>
      </w:r>
    </w:p>
    <w:p w:rsidR="00B97512" w:rsidRDefault="00B97512" w:rsidP="00A50375">
      <w:pPr>
        <w:spacing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2. Чи відвiдувала дитина дитячий садок? Чи охоче туди ходила?</w:t>
      </w:r>
    </w:p>
    <w:p w:rsidR="00B97512" w:rsidRPr="008375A3" w:rsidRDefault="00B97512" w:rsidP="004621FC">
      <w:p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</w:t>
      </w:r>
      <w:r w:rsidRPr="008375A3">
        <w:rPr>
          <w:rFonts w:ascii="Times New Roman" w:hAnsi="Times New Roman"/>
          <w:sz w:val="28"/>
          <w:szCs w:val="28"/>
          <w:lang w:val="uk-UA" w:eastAsia="ru-RU"/>
        </w:rPr>
        <w:t>а) Так; б) нi.</w:t>
      </w:r>
    </w:p>
    <w:p w:rsidR="00B97512" w:rsidRPr="008375A3" w:rsidRDefault="00B97512" w:rsidP="00A50375">
      <w:p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3. Як спiлкується з ровесниками?</w:t>
      </w:r>
    </w:p>
    <w:p w:rsidR="00B97512" w:rsidRPr="008375A3" w:rsidRDefault="00B97512" w:rsidP="00A50375">
      <w:p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а) Iнiцiативна;</w:t>
      </w:r>
      <w:r w:rsidRPr="008375A3">
        <w:rPr>
          <w:rFonts w:ascii="Times New Roman" w:hAnsi="Times New Roman"/>
          <w:sz w:val="28"/>
          <w:lang w:val="uk-UA" w:eastAsia="ru-RU"/>
        </w:rPr>
        <w:t> </w:t>
      </w:r>
      <w:r w:rsidRPr="008375A3">
        <w:rPr>
          <w:rFonts w:ascii="Times New Roman" w:hAnsi="Times New Roman"/>
          <w:sz w:val="28"/>
          <w:szCs w:val="28"/>
          <w:lang w:val="uk-UA" w:eastAsia="ru-RU"/>
        </w:rPr>
        <w:t> б) очiкує, коли з нею заговорять;</w:t>
      </w:r>
    </w:p>
    <w:p w:rsidR="00B97512" w:rsidRPr="008375A3" w:rsidRDefault="00B97512" w:rsidP="00A50375">
      <w:p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в) уникає спiлкування;</w:t>
      </w:r>
      <w:r w:rsidRPr="008375A3">
        <w:rPr>
          <w:rFonts w:ascii="Times New Roman" w:hAnsi="Times New Roman"/>
          <w:sz w:val="28"/>
          <w:lang w:val="uk-UA" w:eastAsia="ru-RU"/>
        </w:rPr>
        <w:t> </w:t>
      </w:r>
      <w:r w:rsidRPr="008375A3">
        <w:rPr>
          <w:rFonts w:ascii="Times New Roman" w:hAnsi="Times New Roman"/>
          <w:sz w:val="28"/>
          <w:szCs w:val="28"/>
          <w:lang w:val="uk-UA" w:eastAsia="ru-RU"/>
        </w:rPr>
        <w:t>  г) має труднощi в спiлкуваннi.</w:t>
      </w:r>
      <w:r w:rsidRPr="008375A3">
        <w:rPr>
          <w:rFonts w:ascii="Times New Roman" w:hAnsi="Times New Roman"/>
          <w:sz w:val="28"/>
          <w:lang w:val="uk-UA" w:eastAsia="ru-RU"/>
        </w:rPr>
        <w:t> </w:t>
      </w:r>
      <w:r w:rsidRPr="008375A3">
        <w:rPr>
          <w:rFonts w:ascii="Times New Roman" w:hAnsi="Times New Roman"/>
          <w:sz w:val="28"/>
          <w:szCs w:val="28"/>
          <w:lang w:val="uk-UA" w:eastAsia="ru-RU"/>
        </w:rPr>
        <w:t> </w:t>
      </w:r>
    </w:p>
    <w:p w:rsidR="00B97512" w:rsidRPr="008375A3" w:rsidRDefault="00B97512" w:rsidP="00A50375">
      <w:p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4. Як розпочинає спiлкування з дорослими?</w:t>
      </w:r>
    </w:p>
    <w:p w:rsidR="00B97512" w:rsidRPr="008375A3" w:rsidRDefault="00B97512" w:rsidP="00A50375">
      <w:p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а) Спілкується спокiйно;</w:t>
      </w:r>
      <w:r w:rsidRPr="008375A3">
        <w:rPr>
          <w:rFonts w:ascii="Times New Roman" w:hAnsi="Times New Roman"/>
          <w:sz w:val="28"/>
          <w:lang w:val="uk-UA" w:eastAsia="ru-RU"/>
        </w:rPr>
        <w:t> </w:t>
      </w:r>
      <w:r w:rsidRPr="008375A3">
        <w:rPr>
          <w:rFonts w:ascii="Times New Roman" w:hAnsi="Times New Roman"/>
          <w:sz w:val="28"/>
          <w:szCs w:val="28"/>
          <w:lang w:val="uk-UA" w:eastAsia="ru-RU"/>
        </w:rPr>
        <w:t> б) є обережною; в) складно, особливо з незнайомими.</w:t>
      </w:r>
    </w:p>
    <w:p w:rsidR="00B97512" w:rsidRPr="008375A3" w:rsidRDefault="00B97512" w:rsidP="00A50375">
      <w:p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5. Чи знає дитина:</w:t>
      </w:r>
    </w:p>
    <w:p w:rsidR="00B97512" w:rsidRPr="008375A3" w:rsidRDefault="00B97512" w:rsidP="00A50375">
      <w:p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а) букви (всi, деякi);</w:t>
      </w:r>
      <w:r w:rsidRPr="008375A3">
        <w:rPr>
          <w:rFonts w:ascii="Times New Roman" w:hAnsi="Times New Roman"/>
          <w:sz w:val="28"/>
          <w:lang w:val="uk-UA" w:eastAsia="ru-RU"/>
        </w:rPr>
        <w:t> </w:t>
      </w:r>
      <w:r w:rsidRPr="008375A3">
        <w:rPr>
          <w:rFonts w:ascii="Times New Roman" w:hAnsi="Times New Roman"/>
          <w:sz w:val="28"/>
          <w:szCs w:val="28"/>
          <w:lang w:val="uk-UA" w:eastAsia="ru-RU"/>
        </w:rPr>
        <w:t> б) вмiє читати (по складах, словами);</w:t>
      </w:r>
    </w:p>
    <w:p w:rsidR="00B97512" w:rsidRPr="008375A3" w:rsidRDefault="00B97512" w:rsidP="00A50375">
      <w:p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в) вмiє лiчити (в межах 10, 20); г) вмiє додавати (в межах 10, 20);</w:t>
      </w:r>
    </w:p>
    <w:p w:rsidR="00B97512" w:rsidRPr="008375A3" w:rsidRDefault="00B97512" w:rsidP="00A50375">
      <w:p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д) вмiє віднімати (в межах 10, 20).</w:t>
      </w:r>
    </w:p>
    <w:p w:rsidR="00B97512" w:rsidRPr="008375A3" w:rsidRDefault="00B97512" w:rsidP="00A50375">
      <w:pPr>
        <w:spacing w:after="0" w:line="240" w:lineRule="auto"/>
        <w:rPr>
          <w:rFonts w:ascii="Verdana" w:hAnsi="Verdana"/>
          <w:sz w:val="20"/>
          <w:szCs w:val="20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6. Що Вас хвилює в дитинi?</w:t>
      </w:r>
    </w:p>
    <w:p w:rsidR="00B97512" w:rsidRPr="008375A3" w:rsidRDefault="00B97512" w:rsidP="00A50375">
      <w:pPr>
        <w:spacing w:after="0" w:line="240" w:lineRule="auto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B97512" w:rsidRPr="008375A3" w:rsidRDefault="00B97512" w:rsidP="00F72BB6">
      <w:pPr>
        <w:shd w:val="clear" w:color="auto" w:fill="FFFFFF"/>
        <w:spacing w:line="240" w:lineRule="auto"/>
        <w:rPr>
          <w:rFonts w:ascii="Arial" w:hAnsi="Arial" w:cs="Arial"/>
          <w:caps/>
          <w:color w:val="201F1F"/>
          <w:sz w:val="29"/>
          <w:szCs w:val="29"/>
          <w:lang w:val="uk-UA" w:eastAsia="ru-RU"/>
        </w:rPr>
      </w:pPr>
    </w:p>
    <w:p w:rsidR="00B97512" w:rsidRPr="00BD10E1" w:rsidRDefault="00B97512" w:rsidP="00F72BB6">
      <w:pPr>
        <w:shd w:val="clear" w:color="auto" w:fill="FFFFFF"/>
        <w:spacing w:line="240" w:lineRule="auto"/>
        <w:rPr>
          <w:rFonts w:ascii="Arial" w:hAnsi="Arial" w:cs="Arial"/>
          <w:caps/>
          <w:color w:val="201F1F"/>
          <w:sz w:val="29"/>
          <w:szCs w:val="29"/>
          <w:lang w:val="uk-UA" w:eastAsia="ru-RU"/>
        </w:rPr>
      </w:pPr>
    </w:p>
    <w:p w:rsidR="00B97512" w:rsidRPr="00BD10E1" w:rsidRDefault="00B97512" w:rsidP="00F72BB6">
      <w:pPr>
        <w:shd w:val="clear" w:color="auto" w:fill="FFFFFF"/>
        <w:spacing w:line="240" w:lineRule="auto"/>
        <w:rPr>
          <w:rFonts w:ascii="Arial" w:hAnsi="Arial" w:cs="Arial"/>
          <w:caps/>
          <w:color w:val="201F1F"/>
          <w:sz w:val="29"/>
          <w:szCs w:val="29"/>
          <w:lang w:val="uk-UA" w:eastAsia="ru-RU"/>
        </w:rPr>
      </w:pPr>
      <w:r w:rsidRPr="00BD10E1">
        <w:rPr>
          <w:rFonts w:ascii="Arial" w:hAnsi="Arial" w:cs="Arial"/>
          <w:caps/>
          <w:color w:val="201F1F"/>
          <w:sz w:val="29"/>
          <w:szCs w:val="29"/>
          <w:lang w:val="uk-UA" w:eastAsia="ru-RU"/>
        </w:rPr>
        <w:t xml:space="preserve">                       </w:t>
      </w:r>
    </w:p>
    <w:p w:rsidR="00B97512" w:rsidRDefault="00B97512" w:rsidP="00F72BB6">
      <w:pPr>
        <w:shd w:val="clear" w:color="auto" w:fill="FFFFFF"/>
        <w:spacing w:line="240" w:lineRule="auto"/>
        <w:rPr>
          <w:rFonts w:ascii="Arial" w:hAnsi="Arial" w:cs="Arial"/>
          <w:caps/>
          <w:color w:val="201F1F"/>
          <w:sz w:val="29"/>
          <w:szCs w:val="29"/>
          <w:lang w:eastAsia="ru-RU"/>
        </w:rPr>
      </w:pPr>
    </w:p>
    <w:p w:rsidR="00B97512" w:rsidRDefault="00B97512" w:rsidP="00F72BB6">
      <w:pPr>
        <w:shd w:val="clear" w:color="auto" w:fill="FFFFFF"/>
        <w:spacing w:line="240" w:lineRule="auto"/>
        <w:rPr>
          <w:rFonts w:ascii="Arial" w:hAnsi="Arial" w:cs="Arial"/>
          <w:caps/>
          <w:color w:val="201F1F"/>
          <w:sz w:val="29"/>
          <w:szCs w:val="29"/>
          <w:lang w:eastAsia="ru-RU"/>
        </w:rPr>
      </w:pPr>
    </w:p>
    <w:p w:rsidR="00B97512" w:rsidRDefault="00B97512" w:rsidP="00F72BB6">
      <w:pPr>
        <w:shd w:val="clear" w:color="auto" w:fill="FFFFFF"/>
        <w:spacing w:line="240" w:lineRule="auto"/>
        <w:rPr>
          <w:rFonts w:ascii="Arial" w:hAnsi="Arial" w:cs="Arial"/>
          <w:caps/>
          <w:color w:val="201F1F"/>
          <w:sz w:val="29"/>
          <w:szCs w:val="29"/>
          <w:lang w:eastAsia="ru-RU"/>
        </w:rPr>
      </w:pPr>
    </w:p>
    <w:p w:rsidR="00B97512" w:rsidRDefault="00B97512" w:rsidP="00F72BB6">
      <w:pPr>
        <w:shd w:val="clear" w:color="auto" w:fill="FFFFFF"/>
        <w:spacing w:line="240" w:lineRule="auto"/>
        <w:rPr>
          <w:rFonts w:ascii="Arial" w:hAnsi="Arial" w:cs="Arial"/>
          <w:caps/>
          <w:color w:val="201F1F"/>
          <w:sz w:val="29"/>
          <w:szCs w:val="29"/>
          <w:lang w:eastAsia="ru-RU"/>
        </w:rPr>
      </w:pPr>
    </w:p>
    <w:p w:rsidR="00B97512" w:rsidRDefault="00B97512" w:rsidP="00F72BB6">
      <w:pPr>
        <w:shd w:val="clear" w:color="auto" w:fill="FFFFFF"/>
        <w:spacing w:line="240" w:lineRule="auto"/>
        <w:rPr>
          <w:rFonts w:ascii="Arial" w:hAnsi="Arial" w:cs="Arial"/>
          <w:caps/>
          <w:color w:val="201F1F"/>
          <w:sz w:val="29"/>
          <w:szCs w:val="29"/>
          <w:lang w:eastAsia="ru-RU"/>
        </w:rPr>
      </w:pPr>
    </w:p>
    <w:p w:rsidR="00B97512" w:rsidRDefault="00B97512" w:rsidP="00F72BB6">
      <w:pPr>
        <w:shd w:val="clear" w:color="auto" w:fill="FFFFFF"/>
        <w:spacing w:line="240" w:lineRule="auto"/>
        <w:rPr>
          <w:rFonts w:ascii="Arial" w:hAnsi="Arial" w:cs="Arial"/>
          <w:caps/>
          <w:color w:val="201F1F"/>
          <w:sz w:val="29"/>
          <w:szCs w:val="29"/>
          <w:lang w:eastAsia="ru-RU"/>
        </w:rPr>
      </w:pPr>
    </w:p>
    <w:p w:rsidR="00B97512" w:rsidRDefault="00B97512" w:rsidP="00F72BB6">
      <w:pPr>
        <w:shd w:val="clear" w:color="auto" w:fill="FFFFFF"/>
        <w:spacing w:line="240" w:lineRule="auto"/>
        <w:rPr>
          <w:rFonts w:ascii="Arial" w:hAnsi="Arial" w:cs="Arial"/>
          <w:caps/>
          <w:color w:val="201F1F"/>
          <w:sz w:val="29"/>
          <w:szCs w:val="29"/>
          <w:lang w:eastAsia="ru-RU"/>
        </w:rPr>
      </w:pPr>
    </w:p>
    <w:p w:rsidR="00B97512" w:rsidRDefault="00B97512" w:rsidP="00F72BB6">
      <w:pPr>
        <w:shd w:val="clear" w:color="auto" w:fill="FFFFFF"/>
        <w:spacing w:line="240" w:lineRule="auto"/>
        <w:rPr>
          <w:rFonts w:ascii="Arial" w:hAnsi="Arial" w:cs="Arial"/>
          <w:caps/>
          <w:color w:val="201F1F"/>
          <w:sz w:val="29"/>
          <w:szCs w:val="29"/>
          <w:lang w:eastAsia="ru-RU"/>
        </w:rPr>
      </w:pPr>
    </w:p>
    <w:p w:rsidR="00B97512" w:rsidRPr="008375A3" w:rsidRDefault="00B97512" w:rsidP="008375A3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aps/>
          <w:sz w:val="32"/>
          <w:szCs w:val="32"/>
          <w:lang w:eastAsia="ru-RU"/>
        </w:rPr>
      </w:pPr>
      <w:r w:rsidRPr="008375A3">
        <w:rPr>
          <w:rFonts w:ascii="Times New Roman" w:hAnsi="Times New Roman"/>
          <w:b/>
          <w:caps/>
          <w:sz w:val="32"/>
          <w:szCs w:val="32"/>
          <w:lang w:eastAsia="ru-RU"/>
        </w:rPr>
        <w:t>АНКЕТИ ДЛЯ БАТЬКІВ</w:t>
      </w:r>
    </w:p>
    <w:p w:rsidR="00B97512" w:rsidRPr="008375A3" w:rsidRDefault="00B97512" w:rsidP="00F72BB6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/>
          <w:vanish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vanish/>
          <w:sz w:val="28"/>
          <w:szCs w:val="28"/>
          <w:lang w:val="uk-UA" w:eastAsia="ru-RU"/>
        </w:rPr>
        <w:t>Начало формы</w:t>
      </w:r>
    </w:p>
    <w:p w:rsidR="00B97512" w:rsidRPr="008375A3" w:rsidRDefault="00B97512" w:rsidP="00F72BB6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hAnsi="Times New Roman"/>
          <w:vanish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vanish/>
          <w:sz w:val="28"/>
          <w:szCs w:val="28"/>
          <w:lang w:val="uk-UA" w:eastAsia="ru-RU"/>
        </w:rPr>
        <w:t>Конец формы</w:t>
      </w:r>
    </w:p>
    <w:p w:rsidR="00B97512" w:rsidRPr="008375A3" w:rsidRDefault="00B97512" w:rsidP="00F72BB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"Зміст і методика виховання школярів у сім'ї"</w:t>
      </w:r>
    </w:p>
    <w:p w:rsidR="00B97512" w:rsidRPr="008375A3" w:rsidRDefault="00B97512" w:rsidP="00F72BB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"Батьки, як вихователі"</w:t>
      </w:r>
    </w:p>
    <w:p w:rsidR="00B97512" w:rsidRPr="008375A3" w:rsidRDefault="00B97512" w:rsidP="00F72BB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"Чи знаєте ви своїх дітей?"</w:t>
      </w:r>
    </w:p>
    <w:p w:rsidR="00B97512" w:rsidRPr="008375A3" w:rsidRDefault="00B97512" w:rsidP="00F72BB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"Як ви забезпечуєте умови для навчання дітей удома?"</w:t>
      </w:r>
    </w:p>
    <w:p w:rsidR="00B97512" w:rsidRPr="008375A3" w:rsidRDefault="00B97512" w:rsidP="00F72BB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"Чи достатньо ви цікавитеся своїми дітьми?"</w:t>
      </w:r>
    </w:p>
    <w:p w:rsidR="00B97512" w:rsidRPr="008375A3" w:rsidRDefault="00B97512" w:rsidP="00F72BB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Тест «Які ви батьки?»</w:t>
      </w:r>
    </w:p>
    <w:p w:rsidR="00B97512" w:rsidRPr="008375A3" w:rsidRDefault="00B97512" w:rsidP="00F72B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/>
          <w:bCs/>
          <w:sz w:val="28"/>
          <w:szCs w:val="28"/>
          <w:lang w:val="uk-UA" w:eastAsia="ru-RU"/>
        </w:rPr>
        <w:t>Анкета № 1</w:t>
      </w:r>
      <w:r w:rsidRPr="008375A3">
        <w:rPr>
          <w:rFonts w:ascii="Times New Roman" w:hAnsi="Times New Roman"/>
          <w:b/>
          <w:bCs/>
          <w:sz w:val="28"/>
          <w:szCs w:val="28"/>
          <w:lang w:val="uk-UA" w:eastAsia="ru-RU"/>
        </w:rPr>
        <w:br/>
      </w:r>
      <w:r w:rsidRPr="008375A3"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  <w:t>"Зміст і методика виховання школярів у сім'ї"</w:t>
      </w:r>
    </w:p>
    <w:p w:rsidR="00B97512" w:rsidRPr="008375A3" w:rsidRDefault="00B97512" w:rsidP="00F72B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Яким чином ви виховуєте у дітей повагу до старших?</w:t>
      </w:r>
    </w:p>
    <w:p w:rsidR="00B97512" w:rsidRPr="008375A3" w:rsidRDefault="00B97512" w:rsidP="00F72B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Як організовуєте статеве виховання дітей в сім'ї?</w:t>
      </w:r>
    </w:p>
    <w:p w:rsidR="00B97512" w:rsidRPr="008375A3" w:rsidRDefault="00B97512" w:rsidP="00F72B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Чи розповідаєте ви своїм дітям про охорону природи?</w:t>
      </w:r>
    </w:p>
    <w:p w:rsidR="00B97512" w:rsidRPr="008375A3" w:rsidRDefault="00B97512" w:rsidP="00F72B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Чи виховуєте ви у своїх дітей культуру мови і мовлення?</w:t>
      </w:r>
    </w:p>
    <w:p w:rsidR="00B97512" w:rsidRPr="008375A3" w:rsidRDefault="00B97512" w:rsidP="00F72B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Як ви виховуєте у дітей самокритичне і вимогливе ставлення до себе?</w:t>
      </w:r>
    </w:p>
    <w:p w:rsidR="00B97512" w:rsidRPr="008375A3" w:rsidRDefault="00B97512" w:rsidP="00F72B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Яким чином формуєте у дітей єдність переконань і поведінки?</w:t>
      </w:r>
    </w:p>
    <w:p w:rsidR="00B97512" w:rsidRPr="008375A3" w:rsidRDefault="00B97512" w:rsidP="00F72B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Чим ви керуєтесь у вихованні дітей: емоціями чи розумом?</w:t>
      </w:r>
    </w:p>
    <w:p w:rsidR="00B97512" w:rsidRPr="008375A3" w:rsidRDefault="00B97512" w:rsidP="00F72B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/>
          <w:bCs/>
          <w:sz w:val="28"/>
          <w:szCs w:val="28"/>
          <w:lang w:val="uk-UA" w:eastAsia="ru-RU"/>
        </w:rPr>
        <w:t>Анкета № 2</w:t>
      </w:r>
      <w:r w:rsidRPr="008375A3">
        <w:rPr>
          <w:rFonts w:ascii="Times New Roman" w:hAnsi="Times New Roman"/>
          <w:b/>
          <w:bCs/>
          <w:sz w:val="28"/>
          <w:szCs w:val="28"/>
          <w:lang w:val="uk-UA" w:eastAsia="ru-RU"/>
        </w:rPr>
        <w:br/>
      </w:r>
      <w:r w:rsidRPr="008375A3"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  <w:t> "Батьки як вихователі"</w:t>
      </w:r>
    </w:p>
    <w:p w:rsidR="00B97512" w:rsidRPr="008375A3" w:rsidRDefault="00B97512" w:rsidP="00F72BB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 Як ви розумієте вислів "батьківський обов'язок"?</w:t>
      </w:r>
    </w:p>
    <w:p w:rsidR="00B97512" w:rsidRPr="008375A3" w:rsidRDefault="00B97512" w:rsidP="00F72BB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Чи можна вважати благополучною сім'ю, в якій вихованням дітей займається лише хтось один із батьків?</w:t>
      </w:r>
    </w:p>
    <w:p w:rsidR="00B97512" w:rsidRPr="008375A3" w:rsidRDefault="00B97512" w:rsidP="00F72BB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Скільки часу протягом тижня ви проводите разом з дитиною?</w:t>
      </w:r>
    </w:p>
    <w:p w:rsidR="00B97512" w:rsidRPr="008375A3" w:rsidRDefault="00B97512" w:rsidP="00F72BB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Які традиції вашої сім'ї?</w:t>
      </w:r>
    </w:p>
    <w:p w:rsidR="00B97512" w:rsidRPr="008375A3" w:rsidRDefault="00B97512" w:rsidP="00F72BB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Оцініть традиційні взаємини у вашій сім'ї, стосунки між дорослими і дітьми?</w:t>
      </w:r>
    </w:p>
    <w:p w:rsidR="00B97512" w:rsidRPr="008375A3" w:rsidRDefault="00B97512" w:rsidP="00F72BB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Як позначається на дітях дефіцит батьківської любові?</w:t>
      </w:r>
    </w:p>
    <w:p w:rsidR="00B97512" w:rsidRPr="008375A3" w:rsidRDefault="00B97512" w:rsidP="00F72BB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Чи часто ви спілкуєтеся зі своїми дітьми?</w:t>
      </w:r>
    </w:p>
    <w:p w:rsidR="00B97512" w:rsidRPr="008375A3" w:rsidRDefault="00B97512" w:rsidP="00F72BB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Чи зважаєте ви на смаки та уподобання своїх дітей?</w:t>
      </w:r>
    </w:p>
    <w:p w:rsidR="00B97512" w:rsidRPr="008375A3" w:rsidRDefault="00B97512" w:rsidP="00F72BB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Як змінюєте ви стиль стосунків із дітьми в міру їх підростання?</w:t>
      </w:r>
    </w:p>
    <w:p w:rsidR="00B97512" w:rsidRPr="008375A3" w:rsidRDefault="00B97512" w:rsidP="00F72BB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Чи користуєтесь ви у дітей авторитетом? Як ви утверджуєте свій  авторитет?</w:t>
      </w:r>
    </w:p>
    <w:p w:rsidR="00B97512" w:rsidRPr="008375A3" w:rsidRDefault="00B97512" w:rsidP="00F72B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/>
          <w:bCs/>
          <w:sz w:val="28"/>
          <w:szCs w:val="28"/>
          <w:lang w:val="uk-UA" w:eastAsia="ru-RU"/>
        </w:rPr>
        <w:t>Анкета №3 </w:t>
      </w:r>
      <w:r w:rsidRPr="008375A3">
        <w:rPr>
          <w:rFonts w:ascii="Times New Roman" w:hAnsi="Times New Roman"/>
          <w:b/>
          <w:bCs/>
          <w:sz w:val="28"/>
          <w:szCs w:val="28"/>
          <w:lang w:val="uk-UA" w:eastAsia="ru-RU"/>
        </w:rPr>
        <w:br/>
      </w:r>
      <w:r w:rsidRPr="008375A3"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  <w:t>"Чи знаєте ви своїх дітей?"</w:t>
      </w:r>
    </w:p>
    <w:p w:rsidR="00B97512" w:rsidRPr="008375A3" w:rsidRDefault="00B97512" w:rsidP="00F72BB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Чим особливо цікавиться ваша дитина?</w:t>
      </w:r>
    </w:p>
    <w:p w:rsidR="00B97512" w:rsidRPr="008375A3" w:rsidRDefault="00B97512" w:rsidP="00F72BB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Який улюблений предмет вашої дитини?</w:t>
      </w:r>
    </w:p>
    <w:p w:rsidR="00B97512" w:rsidRPr="008375A3" w:rsidRDefault="00B97512" w:rsidP="00F72BB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Хто є улюбленим вчителем вашої дитини?</w:t>
      </w:r>
    </w:p>
    <w:p w:rsidR="00B97512" w:rsidRPr="008375A3" w:rsidRDefault="00B97512" w:rsidP="00F72BB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Яку останню книгу прочитала ваша дитина?</w:t>
      </w:r>
    </w:p>
    <w:p w:rsidR="00B97512" w:rsidRPr="008375A3" w:rsidRDefault="00B97512" w:rsidP="00F72BB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В які ігри любить грати ваша дитина?</w:t>
      </w:r>
    </w:p>
    <w:p w:rsidR="00B97512" w:rsidRPr="008375A3" w:rsidRDefault="00B97512" w:rsidP="00F72BB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Де виконує домашні завдання ваша дитина?</w:t>
      </w:r>
    </w:p>
    <w:p w:rsidR="00B97512" w:rsidRPr="008375A3" w:rsidRDefault="00B97512" w:rsidP="00F72BB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З ким із учнів з класу дружить ваша дитина? </w:t>
      </w:r>
    </w:p>
    <w:p w:rsidR="00B97512" w:rsidRPr="008375A3" w:rsidRDefault="00B97512" w:rsidP="00F72BB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Що знаєте ви про сім'ю  її друзів?</w:t>
      </w:r>
    </w:p>
    <w:p w:rsidR="00B97512" w:rsidRPr="008375A3" w:rsidRDefault="00B97512" w:rsidP="00F72BB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Де, коли і як проводить свій час разом із друзями ваша дитина після  занять у школі?</w:t>
      </w:r>
    </w:p>
    <w:p w:rsidR="00B97512" w:rsidRPr="008375A3" w:rsidRDefault="00B97512" w:rsidP="00F72BB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Які клуби, гуртки, секції відвідує ваша дитина?</w:t>
      </w:r>
    </w:p>
    <w:p w:rsidR="00B97512" w:rsidRPr="008375A3" w:rsidRDefault="00B97512" w:rsidP="00F72BB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Які телепередачі любить ваша дитина?</w:t>
      </w:r>
    </w:p>
    <w:p w:rsidR="00B97512" w:rsidRPr="008375A3" w:rsidRDefault="00B97512" w:rsidP="00F72BB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Як ви можете допомогти своїй дитині у навчанні?</w:t>
      </w:r>
    </w:p>
    <w:p w:rsidR="00B97512" w:rsidRPr="008375A3" w:rsidRDefault="00B97512" w:rsidP="00F72B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Pr="008375A3" w:rsidRDefault="00B97512" w:rsidP="00F72B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Pr="008375A3" w:rsidRDefault="00B97512" w:rsidP="004060F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/>
          <w:bCs/>
          <w:sz w:val="28"/>
          <w:szCs w:val="28"/>
          <w:lang w:val="uk-UA" w:eastAsia="ru-RU"/>
        </w:rPr>
        <w:t>Анкета №4</w:t>
      </w:r>
      <w:r w:rsidRPr="008375A3">
        <w:rPr>
          <w:rFonts w:ascii="Times New Roman" w:hAnsi="Times New Roman"/>
          <w:b/>
          <w:bCs/>
          <w:sz w:val="28"/>
          <w:szCs w:val="28"/>
          <w:lang w:val="uk-UA" w:eastAsia="ru-RU"/>
        </w:rPr>
        <w:br/>
      </w:r>
      <w:r w:rsidRPr="008375A3"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  <w:t> "Як ви забезпечуєте умови для навчання дітей удома?"</w:t>
      </w:r>
    </w:p>
    <w:p w:rsidR="00B97512" w:rsidRPr="008375A3" w:rsidRDefault="00B97512" w:rsidP="00F72BB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Як ви організовуєте процес виконання домашнього завдання своїми дітьми?</w:t>
      </w:r>
    </w:p>
    <w:p w:rsidR="00B97512" w:rsidRPr="008375A3" w:rsidRDefault="00B97512" w:rsidP="00F72BB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Чи є у вас у квартирі куток для учня?</w:t>
      </w:r>
    </w:p>
    <w:p w:rsidR="00B97512" w:rsidRPr="008375A3" w:rsidRDefault="00B97512" w:rsidP="00F72BB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Як ви контролюєте виконання домашнього завдання своїми дітьми?</w:t>
      </w:r>
    </w:p>
    <w:p w:rsidR="00B97512" w:rsidRPr="008375A3" w:rsidRDefault="00B97512" w:rsidP="00F72BB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Чи звертаються до вас діти за допомогою при виконанні домашніх  завдань? У чому виявляється ця допомога?</w:t>
      </w:r>
    </w:p>
    <w:p w:rsidR="00B97512" w:rsidRPr="008375A3" w:rsidRDefault="00B97512" w:rsidP="00F72BB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Чи є у вашій домашній бібліотеці улюблені книжки ваших дітей?</w:t>
      </w:r>
    </w:p>
    <w:p w:rsidR="00B97512" w:rsidRPr="008375A3" w:rsidRDefault="00B97512" w:rsidP="00F72BB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Які журнали, газети ви виписуєте чи купуєте для своєї дитини?</w:t>
      </w:r>
    </w:p>
    <w:p w:rsidR="00B97512" w:rsidRPr="008375A3" w:rsidRDefault="00B97512" w:rsidP="00F72BB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З якими труднощами в організації праці учнів ви зустрічаєтесь? Як  їх долаєте?</w:t>
      </w:r>
    </w:p>
    <w:p w:rsidR="00B97512" w:rsidRPr="008375A3" w:rsidRDefault="00B97512" w:rsidP="00F72BB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Чи аналізуєте ви разом із дитиною причини виникнення у неї труднощів у ЇЇ навчанні? Чи допомагаєте їх долати?</w:t>
      </w:r>
    </w:p>
    <w:p w:rsidR="00B97512" w:rsidRPr="008375A3" w:rsidRDefault="00B97512" w:rsidP="00F72BB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Як використовуєте методи заохочення і покарання для стимулювання навчання дітей?</w:t>
      </w:r>
    </w:p>
    <w:p w:rsidR="00B97512" w:rsidRPr="008375A3" w:rsidRDefault="00B97512" w:rsidP="00F72BB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 </w:t>
      </w:r>
      <w:r w:rsidRPr="008375A3">
        <w:rPr>
          <w:rFonts w:ascii="Times New Roman" w:hAnsi="Times New Roman"/>
          <w:b/>
          <w:bCs/>
          <w:sz w:val="28"/>
          <w:szCs w:val="28"/>
          <w:lang w:val="uk-UA" w:eastAsia="ru-RU"/>
        </w:rPr>
        <w:t>Анкета №5</w:t>
      </w:r>
      <w:r w:rsidRPr="008375A3">
        <w:rPr>
          <w:rFonts w:ascii="Times New Roman" w:hAnsi="Times New Roman"/>
          <w:b/>
          <w:bCs/>
          <w:sz w:val="28"/>
          <w:szCs w:val="28"/>
          <w:lang w:val="uk-UA" w:eastAsia="ru-RU"/>
        </w:rPr>
        <w:br/>
      </w:r>
      <w:r w:rsidRPr="008375A3"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  <w:t> "Чи достатньо ви цікавитеся своїми дітьми?"</w:t>
      </w:r>
    </w:p>
    <w:p w:rsidR="00B97512" w:rsidRPr="008375A3" w:rsidRDefault="00B97512" w:rsidP="00F72BB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Чим цікавиться ваша дитина?</w:t>
      </w:r>
    </w:p>
    <w:p w:rsidR="00B97512" w:rsidRPr="008375A3" w:rsidRDefault="00B97512" w:rsidP="00F72BB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В якому віці вона навчилась читати і писати?</w:t>
      </w:r>
    </w:p>
    <w:p w:rsidR="00B97512" w:rsidRPr="008375A3" w:rsidRDefault="00B97512" w:rsidP="00F72BB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Якому заняттю надає перевагу?</w:t>
      </w:r>
    </w:p>
    <w:p w:rsidR="00B97512" w:rsidRPr="008375A3" w:rsidRDefault="00B97512" w:rsidP="00F72BB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Як часто дитина ставить вам запитання?</w:t>
      </w:r>
    </w:p>
    <w:p w:rsidR="00B97512" w:rsidRPr="008375A3" w:rsidRDefault="00B97512" w:rsidP="00F72BB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На які теми любить фантазувати ваша дитина?</w:t>
      </w:r>
    </w:p>
    <w:p w:rsidR="00B97512" w:rsidRPr="008375A3" w:rsidRDefault="00B97512" w:rsidP="00F72BB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Чи можете ви навести приклад вирішення вашою дитиною якихось  проблем?</w:t>
      </w:r>
    </w:p>
    <w:p w:rsidR="00B97512" w:rsidRPr="008375A3" w:rsidRDefault="00B97512" w:rsidP="00F72BB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Чи звертається до вас ваша дитин</w:t>
      </w:r>
      <w:r>
        <w:rPr>
          <w:rFonts w:ascii="Times New Roman" w:hAnsi="Times New Roman"/>
          <w:sz w:val="28"/>
          <w:szCs w:val="28"/>
          <w:lang w:val="uk-UA" w:eastAsia="ru-RU"/>
        </w:rPr>
        <w:t>а за допомогою при виконанні за</w:t>
      </w:r>
      <w:r w:rsidRPr="008375A3">
        <w:rPr>
          <w:rFonts w:ascii="Times New Roman" w:hAnsi="Times New Roman"/>
          <w:sz w:val="28"/>
          <w:szCs w:val="28"/>
          <w:lang w:val="uk-UA" w:eastAsia="ru-RU"/>
        </w:rPr>
        <w:t>вдань та вирішенні проблем?</w:t>
      </w:r>
    </w:p>
    <w:p w:rsidR="00B97512" w:rsidRPr="008375A3" w:rsidRDefault="00B97512" w:rsidP="00F72BB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Чи вважаєте Ви, що у вашої дитини є особливі здібності до певного  виду діяльності? У чому вони проявляються?</w:t>
      </w:r>
    </w:p>
    <w:p w:rsidR="00B97512" w:rsidRPr="008375A3" w:rsidRDefault="00B97512" w:rsidP="00F72BB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Коли саме було виявлено ці здібності?</w:t>
      </w:r>
    </w:p>
    <w:p w:rsidR="00B97512" w:rsidRDefault="00B97512" w:rsidP="00F72BB6">
      <w:pPr>
        <w:shd w:val="clear" w:color="auto" w:fill="FFFFFF"/>
        <w:spacing w:line="240" w:lineRule="auto"/>
        <w:rPr>
          <w:rFonts w:ascii="Arial" w:hAnsi="Arial" w:cs="Arial"/>
          <w:color w:val="009900"/>
          <w:sz w:val="20"/>
          <w:lang w:eastAsia="ru-RU"/>
        </w:rPr>
      </w:pPr>
    </w:p>
    <w:p w:rsidR="00B97512" w:rsidRPr="00115C4A" w:rsidRDefault="00B97512" w:rsidP="004060FB">
      <w:pPr>
        <w:spacing w:after="24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DB416F">
        <w:rPr>
          <w:rFonts w:ascii="Times New Roman" w:hAnsi="Times New Roman"/>
          <w:noProof/>
          <w:sz w:val="16"/>
          <w:szCs w:val="1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sadic.ucoz.ua/knigi-190.gif" style="width:102.75pt;height:97.5pt;visibility:visible">
            <v:imagedata r:id="rId5" o:title=""/>
            <o:lock v:ext="edit" cropping="t"/>
          </v:shape>
        </w:pict>
      </w:r>
      <w:r w:rsidRPr="008375A3">
        <w:rPr>
          <w:rFonts w:ascii="Times New Roman" w:hAnsi="Times New Roman"/>
          <w:sz w:val="24"/>
          <w:szCs w:val="24"/>
          <w:lang w:eastAsia="ru-RU"/>
        </w:rPr>
        <w:t> </w:t>
      </w:r>
      <w:r w:rsidRPr="008375A3">
        <w:rPr>
          <w:rFonts w:ascii="Times New Roman" w:hAnsi="Times New Roman"/>
          <w:sz w:val="24"/>
          <w:szCs w:val="24"/>
          <w:lang w:eastAsia="ru-RU"/>
        </w:rPr>
        <w:br/>
      </w:r>
      <w:r w:rsidRPr="008375A3">
        <w:rPr>
          <w:rFonts w:ascii="Times New Roman" w:hAnsi="Times New Roman"/>
          <w:b/>
          <w:bCs/>
          <w:sz w:val="28"/>
          <w:szCs w:val="28"/>
          <w:lang w:val="uk-UA" w:eastAsia="ru-RU"/>
        </w:rPr>
        <w:t>Анкета для батьків.</w:t>
      </w:r>
      <w:r w:rsidRPr="008375A3">
        <w:rPr>
          <w:rFonts w:ascii="Times New Roman" w:hAnsi="Times New Roman"/>
          <w:sz w:val="28"/>
          <w:szCs w:val="28"/>
          <w:lang w:val="uk-UA" w:eastAsia="ru-RU"/>
        </w:rPr>
        <w:br/>
      </w:r>
      <w:r w:rsidRPr="008375A3">
        <w:rPr>
          <w:rFonts w:ascii="Times New Roman" w:hAnsi="Times New Roman"/>
          <w:i/>
          <w:iCs/>
          <w:sz w:val="28"/>
          <w:szCs w:val="28"/>
          <w:lang w:val="uk-UA" w:eastAsia="ru-RU"/>
        </w:rPr>
        <w:t>(За результатами відповідей на цю анкету можна визначити, чи вірно вибраний принцип виховання дітей)</w:t>
      </w:r>
      <w:r w:rsidRPr="008375A3">
        <w:rPr>
          <w:rFonts w:ascii="Times New Roman" w:hAnsi="Times New Roman"/>
          <w:sz w:val="28"/>
          <w:szCs w:val="28"/>
          <w:lang w:val="uk-UA" w:eastAsia="ru-RU"/>
        </w:rPr>
        <w:t> </w:t>
      </w:r>
      <w:r w:rsidRPr="008375A3">
        <w:rPr>
          <w:rFonts w:ascii="Times New Roman" w:hAnsi="Times New Roman"/>
          <w:sz w:val="28"/>
          <w:szCs w:val="28"/>
          <w:lang w:val="uk-UA" w:eastAsia="ru-RU"/>
        </w:rPr>
        <w:br/>
      </w:r>
      <w:r w:rsidRPr="008375A3">
        <w:rPr>
          <w:rFonts w:ascii="Times New Roman" w:hAnsi="Times New Roman"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t>Чи можете ви:</w:t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t>1. У будь-який момент залишити всі свої справи і зайнятися дитиною?</w:t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  <w:t>2. Порадитися з дитиною, не дивлячись на її вік?</w:t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  <w:t>3. Признатися дитині в помилці, здійсненій по відношенню до неї?</w:t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  <w:t>4. Вибачитися перед дитиною у випадку, якщо ви не мали рації?</w:t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  <w:t>5. Опанувати себе і зберегти самовладання, навіть якщо вчинок дитини вивів вас з себе?</w:t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  <w:t>6. Поставити себе на місце дитини?</w:t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  <w:t>7. Повірити хоч би на хвилинку, що ви добра фея або прекрасний принц?</w:t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  <w:t>8. Розповісти дитині повчальний випадок з дитинства, що представляє вас в невигідному світлі?</w:t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  <w:t>9. Завжди утриматися від слів і виразів, які можуть ранити дитину?</w:t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  <w:t>10. Пообіцяти дитині виконати її бажання за хорошу поведінку?</w:t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  <w:t>11. Виділити дитині один день, коли вона може робити, що хоче, а ви при цьому ні в що не втручаєтеся?</w:t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  <w:t>12. Не прореагувати, якщо ваше дитя ударило, штовхнуло або незаслужено образило іншу дитину?</w:t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  <w:t>13. Встояти проти сліз, капризів, прохань, якщо відомо, що це примха?</w:t>
      </w:r>
      <w:r w:rsidRPr="00115C4A">
        <w:rPr>
          <w:rFonts w:ascii="Times New Roman" w:hAnsi="Times New Roman"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sz w:val="28"/>
          <w:szCs w:val="28"/>
          <w:lang w:val="uk-UA" w:eastAsia="ru-RU"/>
        </w:rPr>
        <w:br/>
      </w:r>
    </w:p>
    <w:p w:rsidR="00B97512" w:rsidRPr="00115C4A" w:rsidRDefault="00B97512" w:rsidP="004060FB">
      <w:pPr>
        <w:spacing w:after="240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t>Варіанти відповідей:</w:t>
      </w:r>
      <w:r w:rsidRPr="00115C4A">
        <w:rPr>
          <w:rFonts w:ascii="Times New Roman" w:hAnsi="Times New Roman"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bCs/>
          <w:i/>
          <w:iCs/>
          <w:sz w:val="28"/>
          <w:szCs w:val="28"/>
          <w:lang w:val="uk-UA" w:eastAsia="ru-RU"/>
        </w:rPr>
        <w:t>а) можу і завжди так поступаю – 3 бали;</w:t>
      </w:r>
      <w:r w:rsidRPr="00115C4A">
        <w:rPr>
          <w:rFonts w:ascii="Times New Roman" w:hAnsi="Times New Roman"/>
          <w:bCs/>
          <w:i/>
          <w:iCs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bCs/>
          <w:i/>
          <w:iCs/>
          <w:sz w:val="28"/>
          <w:szCs w:val="28"/>
          <w:lang w:val="uk-UA" w:eastAsia="ru-RU"/>
        </w:rPr>
        <w:br/>
        <w:t>б) можу, але не завжди так поступаю – 2 бали;</w:t>
      </w:r>
      <w:r w:rsidRPr="00115C4A">
        <w:rPr>
          <w:rFonts w:ascii="Times New Roman" w:hAnsi="Times New Roman"/>
          <w:bCs/>
          <w:i/>
          <w:iCs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bCs/>
          <w:i/>
          <w:iCs/>
          <w:sz w:val="28"/>
          <w:szCs w:val="28"/>
          <w:lang w:val="uk-UA" w:eastAsia="ru-RU"/>
        </w:rPr>
        <w:br/>
        <w:t>в) не можу – 1 бал.</w:t>
      </w:r>
      <w:r w:rsidRPr="00115C4A">
        <w:rPr>
          <w:rFonts w:ascii="Times New Roman" w:hAnsi="Times New Roman"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t>від 30 балів до 39 балів – ви дотримуєтеся правильних принципів виховання.</w:t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  <w:t>від 16 до 30 балів – ваш метод виховання – батіг і пряник.</w:t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</w:r>
      <w:r w:rsidRPr="00115C4A">
        <w:rPr>
          <w:rFonts w:ascii="Times New Roman" w:hAnsi="Times New Roman"/>
          <w:bCs/>
          <w:sz w:val="28"/>
          <w:szCs w:val="28"/>
          <w:lang w:val="uk-UA" w:eastAsia="ru-RU"/>
        </w:rPr>
        <w:br/>
        <w:t>менше 16 балів – у вас немає педагогічних навиків і бажання виховувати дитину.</w:t>
      </w:r>
    </w:p>
    <w:p w:rsidR="00B97512" w:rsidRPr="00115C4A" w:rsidRDefault="00B97512" w:rsidP="002942C4">
      <w:pPr>
        <w:spacing w:after="240" w:line="240" w:lineRule="auto"/>
        <w:jc w:val="center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B97512" w:rsidRPr="00115C4A" w:rsidRDefault="00B97512" w:rsidP="00A45619">
      <w:pPr>
        <w:spacing w:after="240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B97512" w:rsidRPr="00115C4A" w:rsidRDefault="00B97512" w:rsidP="002942C4">
      <w:pPr>
        <w:spacing w:after="24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B97512" w:rsidRPr="00115C4A" w:rsidRDefault="00B97512" w:rsidP="002942C4">
      <w:pPr>
        <w:spacing w:after="24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B97512" w:rsidRPr="00115C4A" w:rsidRDefault="00B97512" w:rsidP="002942C4">
      <w:pPr>
        <w:spacing w:after="24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B97512" w:rsidRPr="008375A3" w:rsidRDefault="00B97512" w:rsidP="002942C4">
      <w:pPr>
        <w:spacing w:after="24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B97512" w:rsidRPr="008375A3" w:rsidRDefault="00B97512" w:rsidP="002942C4">
      <w:pPr>
        <w:spacing w:after="24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B97512" w:rsidRPr="008375A3" w:rsidRDefault="00B97512" w:rsidP="002942C4">
      <w:pPr>
        <w:spacing w:after="24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B97512" w:rsidRDefault="00B97512" w:rsidP="00A45619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b/>
          <w:bCs/>
          <w:color w:val="333333"/>
          <w:sz w:val="27"/>
          <w:lang w:eastAsia="ru-RU"/>
        </w:rPr>
      </w:pPr>
    </w:p>
    <w:p w:rsidR="00B97512" w:rsidRDefault="00B97512" w:rsidP="00A45619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b/>
          <w:bCs/>
          <w:color w:val="333333"/>
          <w:sz w:val="27"/>
          <w:lang w:eastAsia="ru-RU"/>
        </w:rPr>
      </w:pPr>
    </w:p>
    <w:p w:rsidR="00B97512" w:rsidRDefault="00B97512" w:rsidP="00A45619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b/>
          <w:bCs/>
          <w:color w:val="333333"/>
          <w:sz w:val="27"/>
          <w:lang w:eastAsia="ru-RU"/>
        </w:rPr>
      </w:pPr>
    </w:p>
    <w:p w:rsidR="00B97512" w:rsidRDefault="00B97512" w:rsidP="00A45619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b/>
          <w:bCs/>
          <w:color w:val="333333"/>
          <w:sz w:val="27"/>
          <w:lang w:eastAsia="ru-RU"/>
        </w:rPr>
      </w:pPr>
    </w:p>
    <w:p w:rsidR="00B97512" w:rsidRDefault="00B97512" w:rsidP="00A45619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b/>
          <w:bCs/>
          <w:color w:val="333333"/>
          <w:sz w:val="27"/>
          <w:lang w:eastAsia="ru-RU"/>
        </w:rPr>
      </w:pPr>
    </w:p>
    <w:p w:rsidR="00B97512" w:rsidRDefault="00B97512" w:rsidP="00A45619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b/>
          <w:bCs/>
          <w:color w:val="333333"/>
          <w:sz w:val="27"/>
          <w:lang w:eastAsia="ru-RU"/>
        </w:rPr>
      </w:pPr>
    </w:p>
    <w:p w:rsidR="00B97512" w:rsidRDefault="00B97512" w:rsidP="00A45619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b/>
          <w:bCs/>
          <w:color w:val="333333"/>
          <w:sz w:val="27"/>
          <w:lang w:eastAsia="ru-RU"/>
        </w:rPr>
      </w:pPr>
    </w:p>
    <w:p w:rsidR="00B97512" w:rsidRDefault="00B97512" w:rsidP="00A45619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b/>
          <w:bCs/>
          <w:color w:val="333333"/>
          <w:sz w:val="27"/>
          <w:lang w:eastAsia="ru-RU"/>
        </w:rPr>
      </w:pPr>
    </w:p>
    <w:p w:rsidR="00B97512" w:rsidRDefault="00B97512" w:rsidP="00A45619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b/>
          <w:bCs/>
          <w:color w:val="333333"/>
          <w:sz w:val="27"/>
          <w:lang w:eastAsia="ru-RU"/>
        </w:rPr>
      </w:pPr>
    </w:p>
    <w:p w:rsidR="00B97512" w:rsidRPr="008375A3" w:rsidRDefault="00B97512" w:rsidP="008375A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sz w:val="32"/>
          <w:szCs w:val="32"/>
          <w:lang w:val="uk-UA" w:eastAsia="ru-RU"/>
        </w:rPr>
      </w:pPr>
      <w:r w:rsidRPr="008375A3">
        <w:rPr>
          <w:rFonts w:ascii="Times New Roman" w:hAnsi="Times New Roman"/>
          <w:b/>
          <w:bCs/>
          <w:sz w:val="32"/>
          <w:szCs w:val="32"/>
          <w:lang w:val="uk-UA" w:eastAsia="ru-RU"/>
        </w:rPr>
        <w:t>Анкетування батьків</w:t>
      </w: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jc w:val="center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/>
          <w:bCs/>
          <w:i/>
          <w:sz w:val="28"/>
          <w:szCs w:val="28"/>
          <w:lang w:val="uk-UA" w:eastAsia="ru-RU"/>
        </w:rPr>
        <w:t>«Мінуси перетворюємо в плюси»</w:t>
      </w: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 </w:t>
      </w: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Cs/>
          <w:sz w:val="28"/>
          <w:szCs w:val="28"/>
          <w:lang w:val="uk-UA" w:eastAsia="ru-RU"/>
        </w:rPr>
        <w:t>1. Що, крім знань, набуває дитина в школі?</w:t>
      </w: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Cs/>
          <w:sz w:val="28"/>
          <w:szCs w:val="28"/>
          <w:lang w:val="uk-UA" w:eastAsia="ru-RU"/>
        </w:rPr>
        <w:t>2. За якими ознаками можна судити про наявність здібностей у дитини?</w:t>
      </w: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Cs/>
          <w:sz w:val="28"/>
          <w:szCs w:val="28"/>
          <w:lang w:val="uk-UA" w:eastAsia="ru-RU"/>
        </w:rPr>
        <w:t>3. Наполеглива праця і розвиток здібностей – як вони пов'язані між собою?</w:t>
      </w: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Cs/>
          <w:sz w:val="28"/>
          <w:szCs w:val="28"/>
          <w:lang w:val="uk-UA" w:eastAsia="ru-RU"/>
        </w:rPr>
        <w:t>4. Проаналізуйте поведінку, звички, інтереси Вашої дитини. Якої Ви думки про її здібності?</w:t>
      </w: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Cs/>
          <w:sz w:val="28"/>
          <w:szCs w:val="28"/>
          <w:lang w:val="uk-UA" w:eastAsia="ru-RU"/>
        </w:rPr>
        <w:t>5.Чи аналізуєте Ви разом із дитиною труднощі та недоліки в її навчанні?</w:t>
      </w: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Cs/>
          <w:sz w:val="28"/>
          <w:szCs w:val="28"/>
          <w:lang w:val="uk-UA" w:eastAsia="ru-RU"/>
        </w:rPr>
        <w:t>6. Як виховати самостійність у навчанні?</w:t>
      </w: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Cs/>
          <w:sz w:val="28"/>
          <w:szCs w:val="28"/>
          <w:lang w:val="uk-UA" w:eastAsia="ru-RU"/>
        </w:rPr>
        <w:t>7. У чому полягає вимогливість до дитини? Які вимоги необхідно ставити дітям?</w:t>
      </w: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Cs/>
          <w:sz w:val="28"/>
          <w:szCs w:val="28"/>
          <w:lang w:val="uk-UA" w:eastAsia="ru-RU"/>
        </w:rPr>
        <w:t>8. Як часто звертаються до Вас діти по допомогу під час виконання домашнього завдання?</w:t>
      </w: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Cs/>
          <w:sz w:val="28"/>
          <w:szCs w:val="28"/>
          <w:lang w:val="uk-UA" w:eastAsia="ru-RU"/>
        </w:rPr>
        <w:t>9. Які методи заохочення і покарання Ви застосовуєте в стимулюванні навчання дітей?</w:t>
      </w: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Cs/>
          <w:sz w:val="28"/>
          <w:szCs w:val="28"/>
          <w:lang w:val="uk-UA" w:eastAsia="ru-RU"/>
        </w:rPr>
        <w:t>10. Для молодших учнів закономірне невміння зосереджуватися тривалий час. Чи тренуєте Ви увагу</w:t>
      </w: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Cs/>
          <w:sz w:val="28"/>
          <w:szCs w:val="28"/>
          <w:lang w:val="uk-UA" w:eastAsia="ru-RU"/>
        </w:rPr>
        <w:t>  своєї дитини? Як сааме?</w:t>
      </w: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Cs/>
          <w:sz w:val="28"/>
          <w:szCs w:val="28"/>
          <w:lang w:val="uk-UA" w:eastAsia="ru-RU"/>
        </w:rPr>
        <w:t>11. Як допомогти дитині відчути впевненість у своїх силах?</w:t>
      </w: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Cs/>
          <w:sz w:val="28"/>
          <w:szCs w:val="28"/>
          <w:lang w:val="uk-UA" w:eastAsia="ru-RU"/>
        </w:rPr>
        <w:t>12. У чому, на Вашу думку, причини неуспішності дитини?</w:t>
      </w: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Cs/>
          <w:sz w:val="28"/>
          <w:szCs w:val="28"/>
          <w:lang w:val="uk-UA" w:eastAsia="ru-RU"/>
        </w:rPr>
        <w:t>13. Чи пов</w:t>
      </w:r>
      <w:r w:rsidRPr="004060FB">
        <w:rPr>
          <w:rFonts w:ascii="Times New Roman" w:hAnsi="Times New Roman"/>
          <w:bCs/>
          <w:sz w:val="28"/>
          <w:szCs w:val="28"/>
          <w:lang w:eastAsia="ru-RU"/>
        </w:rPr>
        <w:t>’</w:t>
      </w:r>
      <w:r w:rsidRPr="008375A3">
        <w:rPr>
          <w:rFonts w:ascii="Times New Roman" w:hAnsi="Times New Roman"/>
          <w:bCs/>
          <w:sz w:val="28"/>
          <w:szCs w:val="28"/>
          <w:lang w:val="uk-UA" w:eastAsia="ru-RU"/>
        </w:rPr>
        <w:t>язуєте Ви неуспішність у навчанні з майбутньою неуспішністю у дорослому житті? Чому?</w:t>
      </w: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Cs/>
          <w:sz w:val="28"/>
          <w:szCs w:val="28"/>
          <w:lang w:val="uk-UA" w:eastAsia="ru-RU"/>
        </w:rPr>
        <w:t>14. Чому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r w:rsidRPr="008375A3">
        <w:rPr>
          <w:rFonts w:ascii="Times New Roman" w:hAnsi="Times New Roman"/>
          <w:bCs/>
          <w:sz w:val="28"/>
          <w:szCs w:val="28"/>
          <w:lang w:val="uk-UA" w:eastAsia="ru-RU"/>
        </w:rPr>
        <w:t>дуже важливо, щоб діти відчували доброзичливе ставлення батьків до свого навчання?</w:t>
      </w: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Cs/>
          <w:sz w:val="28"/>
          <w:szCs w:val="28"/>
          <w:lang w:val="uk-UA" w:eastAsia="ru-RU"/>
        </w:rPr>
        <w:t> </w:t>
      </w: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/>
          <w:bCs/>
          <w:sz w:val="28"/>
          <w:szCs w:val="28"/>
          <w:lang w:val="uk-UA" w:eastAsia="ru-RU"/>
        </w:rPr>
        <w:t> </w:t>
      </w: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/>
          <w:bCs/>
          <w:sz w:val="28"/>
          <w:szCs w:val="28"/>
          <w:lang w:val="uk-UA" w:eastAsia="ru-RU"/>
        </w:rPr>
        <w:t> </w:t>
      </w:r>
    </w:p>
    <w:p w:rsidR="00B97512" w:rsidRDefault="00B97512" w:rsidP="00164C05">
      <w:pPr>
        <w:shd w:val="clear" w:color="auto" w:fill="FFFFFF"/>
        <w:spacing w:after="0" w:line="240" w:lineRule="auto"/>
        <w:ind w:firstLine="437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Default="00B97512" w:rsidP="00164C05">
      <w:pPr>
        <w:shd w:val="clear" w:color="auto" w:fill="FFFFFF"/>
        <w:spacing w:after="0" w:line="240" w:lineRule="auto"/>
        <w:ind w:firstLine="437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Default="00B97512" w:rsidP="00164C05">
      <w:pPr>
        <w:shd w:val="clear" w:color="auto" w:fill="FFFFFF"/>
        <w:spacing w:after="0" w:line="240" w:lineRule="auto"/>
        <w:ind w:firstLine="437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Default="00B97512" w:rsidP="00164C05">
      <w:pPr>
        <w:shd w:val="clear" w:color="auto" w:fill="FFFFFF"/>
        <w:spacing w:after="0" w:line="240" w:lineRule="auto"/>
        <w:ind w:firstLine="437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Default="00B97512" w:rsidP="00164C05">
      <w:pPr>
        <w:shd w:val="clear" w:color="auto" w:fill="FFFFFF"/>
        <w:spacing w:after="0" w:line="240" w:lineRule="auto"/>
        <w:ind w:firstLine="437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Default="00B97512" w:rsidP="00164C05">
      <w:pPr>
        <w:shd w:val="clear" w:color="auto" w:fill="FFFFFF"/>
        <w:spacing w:after="0" w:line="240" w:lineRule="auto"/>
        <w:ind w:firstLine="437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Default="00B97512" w:rsidP="00164C05">
      <w:pPr>
        <w:shd w:val="clear" w:color="auto" w:fill="FFFFFF"/>
        <w:spacing w:after="0" w:line="240" w:lineRule="auto"/>
        <w:ind w:firstLine="437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Default="00B97512" w:rsidP="00164C05">
      <w:pPr>
        <w:shd w:val="clear" w:color="auto" w:fill="FFFFFF"/>
        <w:spacing w:after="0" w:line="240" w:lineRule="auto"/>
        <w:ind w:firstLine="437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Default="00B97512" w:rsidP="00164C05">
      <w:pPr>
        <w:shd w:val="clear" w:color="auto" w:fill="FFFFFF"/>
        <w:spacing w:after="0" w:line="240" w:lineRule="auto"/>
        <w:ind w:firstLine="437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Default="00B97512" w:rsidP="00164C05">
      <w:pPr>
        <w:shd w:val="clear" w:color="auto" w:fill="FFFFFF"/>
        <w:spacing w:after="0" w:line="240" w:lineRule="auto"/>
        <w:ind w:firstLine="437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Default="00B97512" w:rsidP="00164C05">
      <w:pPr>
        <w:shd w:val="clear" w:color="auto" w:fill="FFFFFF"/>
        <w:spacing w:after="0" w:line="240" w:lineRule="auto"/>
        <w:ind w:firstLine="437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Default="00B97512" w:rsidP="00164C05">
      <w:pPr>
        <w:shd w:val="clear" w:color="auto" w:fill="FFFFFF"/>
        <w:spacing w:after="0" w:line="240" w:lineRule="auto"/>
        <w:ind w:firstLine="437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Default="00B97512" w:rsidP="00164C05">
      <w:pPr>
        <w:shd w:val="clear" w:color="auto" w:fill="FFFFFF"/>
        <w:spacing w:after="0" w:line="240" w:lineRule="auto"/>
        <w:ind w:firstLine="437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Default="00B97512" w:rsidP="00164C05">
      <w:pPr>
        <w:shd w:val="clear" w:color="auto" w:fill="FFFFFF"/>
        <w:spacing w:after="0" w:line="240" w:lineRule="auto"/>
        <w:ind w:firstLine="437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Default="00B97512" w:rsidP="00164C05">
      <w:pPr>
        <w:shd w:val="clear" w:color="auto" w:fill="FFFFFF"/>
        <w:spacing w:after="0" w:line="240" w:lineRule="auto"/>
        <w:ind w:firstLine="437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b/>
          <w:bCs/>
          <w:sz w:val="28"/>
          <w:szCs w:val="28"/>
          <w:lang w:val="uk-UA" w:eastAsia="ru-RU"/>
        </w:rPr>
        <w:t>Анкетування батьків  «Ви і Ваша дитина»</w:t>
      </w: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375A3">
        <w:rPr>
          <w:rFonts w:ascii="Times New Roman" w:hAnsi="Times New Roman"/>
          <w:sz w:val="28"/>
          <w:szCs w:val="28"/>
          <w:lang w:val="uk-UA" w:eastAsia="ru-RU"/>
        </w:rPr>
        <w:t>       </w:t>
      </w:r>
      <w:r w:rsidRPr="008375A3">
        <w:rPr>
          <w:rFonts w:ascii="Times New Roman" w:hAnsi="Times New Roman"/>
          <w:b/>
          <w:bCs/>
          <w:sz w:val="28"/>
          <w:szCs w:val="28"/>
          <w:lang w:val="uk-UA" w:eastAsia="ru-RU"/>
        </w:rPr>
        <w:t>                                                                      Так    Іноді     Ні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1. Чи подобається Вам Ваша дитина? _________________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2.Чи дослухаєтесь, про що вона говорить?_____________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3.Чи дивитеся на  дитину, коли вона говорить?_________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4.Чи намагаєтесь створити у дитини відчуття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важливості того, про що вона говорить?    _____________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5.Чи виправляєте мову дитини?                  _____________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6.Чи визнаєте право на помилку?             ______________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7.Чи смієтеся разом із дитиною?              ______________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8. Чи знаходите кожного дня час для дитини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(бесіда, спільне читання, прогулянка)?      _____________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sz w:val="28"/>
          <w:szCs w:val="28"/>
          <w:lang w:val="uk-UA" w:eastAsia="ru-RU"/>
        </w:rPr>
        <w:t>9. Чи поділяєт</w:t>
      </w: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е дитячі інтереси , захоплення? _________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10.Чи є у дитини своя бібліотечка?  __________________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11.Чи є у дитини вдома власний куточок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(кімната, стіл, поличка)?         _______________________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12.Чи подаєте приклад у читанні газет, книг,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журналів ?               ________________________________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13.Чи дивитеся телевізор разом із дитиною?___________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14.Чи обговорюєте побачене і почуте разом ?__________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15.Чи є у дитини можливість гратися, лупити, малювати,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Займатись улюбленою справою?   ___________________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16.Чи влаштовуєте сімейні прогулянки до лісу, парку,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річки?    _________________________________________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17.Чи намагаєтесь ознайомити дитину з визначними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sz w:val="28"/>
          <w:szCs w:val="28"/>
          <w:lang w:val="uk-UA" w:eastAsia="ru-RU"/>
        </w:rPr>
        <w:t>місцями рідного міста та краю?   ____________________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sz w:val="28"/>
          <w:szCs w:val="28"/>
          <w:lang w:val="uk-UA" w:eastAsia="ru-RU"/>
        </w:rPr>
        <w:t> </w:t>
      </w:r>
    </w:p>
    <w:p w:rsidR="00B97512" w:rsidRPr="008C039E" w:rsidRDefault="00B97512" w:rsidP="00164C05">
      <w:pPr>
        <w:shd w:val="clear" w:color="auto" w:fill="FFFFFF"/>
        <w:spacing w:after="0" w:line="240" w:lineRule="auto"/>
        <w:ind w:firstLine="437"/>
        <w:jc w:val="center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Pr="008375A3" w:rsidRDefault="00B97512" w:rsidP="00164C05">
      <w:pPr>
        <w:shd w:val="clear" w:color="auto" w:fill="FFFFFF"/>
        <w:spacing w:after="0" w:line="240" w:lineRule="auto"/>
        <w:ind w:firstLine="437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Pr="008375A3" w:rsidRDefault="00B97512" w:rsidP="00490A14">
      <w:pPr>
        <w:pStyle w:val="z-TopofForm"/>
        <w:rPr>
          <w:rFonts w:ascii="Times New Roman" w:hAnsi="Times New Roman" w:cs="Times New Roman"/>
          <w:sz w:val="28"/>
          <w:szCs w:val="28"/>
          <w:lang w:val="uk-UA"/>
        </w:rPr>
      </w:pPr>
      <w:r w:rsidRPr="008375A3">
        <w:rPr>
          <w:rFonts w:ascii="Times New Roman" w:hAnsi="Times New Roman" w:cs="Times New Roman"/>
          <w:sz w:val="28"/>
          <w:szCs w:val="28"/>
          <w:lang w:val="uk-UA"/>
        </w:rPr>
        <w:t>Начало формы</w:t>
      </w:r>
    </w:p>
    <w:p w:rsidR="00B97512" w:rsidRDefault="00B97512" w:rsidP="00490A14">
      <w:pPr>
        <w:pStyle w:val="NormalWeb"/>
        <w:shd w:val="clear" w:color="auto" w:fill="FFFFFF"/>
        <w:spacing w:before="0" w:beforeAutospacing="0" w:after="150" w:afterAutospacing="0" w:line="300" w:lineRule="atLeast"/>
        <w:rPr>
          <w:b/>
          <w:bCs/>
          <w:sz w:val="28"/>
          <w:szCs w:val="28"/>
          <w:lang w:val="uk-UA"/>
        </w:rPr>
      </w:pPr>
      <w:r w:rsidRPr="008375A3">
        <w:rPr>
          <w:b/>
          <w:bCs/>
          <w:sz w:val="28"/>
          <w:szCs w:val="28"/>
          <w:lang w:val="uk-UA"/>
        </w:rPr>
        <w:br/>
        <w:t>                                                                  </w:t>
      </w:r>
    </w:p>
    <w:p w:rsidR="00B97512" w:rsidRDefault="00B97512" w:rsidP="008C039E">
      <w:pPr>
        <w:pStyle w:val="NormalWeb"/>
        <w:shd w:val="clear" w:color="auto" w:fill="FFFFFF"/>
        <w:spacing w:before="0" w:beforeAutospacing="0" w:after="150" w:afterAutospacing="0" w:line="300" w:lineRule="atLeast"/>
        <w:jc w:val="center"/>
        <w:rPr>
          <w:b/>
          <w:bCs/>
          <w:sz w:val="28"/>
          <w:szCs w:val="28"/>
          <w:lang w:val="uk-UA"/>
        </w:rPr>
      </w:pPr>
    </w:p>
    <w:p w:rsidR="00B97512" w:rsidRDefault="00B97512" w:rsidP="008C039E">
      <w:pPr>
        <w:pStyle w:val="NormalWeb"/>
        <w:shd w:val="clear" w:color="auto" w:fill="FFFFFF"/>
        <w:spacing w:before="0" w:beforeAutospacing="0" w:after="150" w:afterAutospacing="0" w:line="300" w:lineRule="atLeast"/>
        <w:jc w:val="center"/>
        <w:rPr>
          <w:b/>
          <w:bCs/>
          <w:sz w:val="28"/>
          <w:szCs w:val="28"/>
          <w:lang w:val="uk-UA"/>
        </w:rPr>
      </w:pPr>
    </w:p>
    <w:p w:rsidR="00B97512" w:rsidRDefault="00B97512" w:rsidP="008C039E">
      <w:pPr>
        <w:pStyle w:val="NormalWeb"/>
        <w:shd w:val="clear" w:color="auto" w:fill="FFFFFF"/>
        <w:spacing w:before="0" w:beforeAutospacing="0" w:after="150" w:afterAutospacing="0" w:line="300" w:lineRule="atLeast"/>
        <w:jc w:val="center"/>
        <w:rPr>
          <w:b/>
          <w:bCs/>
          <w:sz w:val="28"/>
          <w:szCs w:val="28"/>
          <w:lang w:val="uk-UA"/>
        </w:rPr>
      </w:pPr>
    </w:p>
    <w:p w:rsidR="00B97512" w:rsidRDefault="00B97512" w:rsidP="008C039E">
      <w:pPr>
        <w:pStyle w:val="NormalWeb"/>
        <w:shd w:val="clear" w:color="auto" w:fill="FFFFFF"/>
        <w:spacing w:before="0" w:beforeAutospacing="0" w:after="150" w:afterAutospacing="0" w:line="300" w:lineRule="atLeast"/>
        <w:jc w:val="center"/>
        <w:rPr>
          <w:b/>
          <w:bCs/>
          <w:sz w:val="28"/>
          <w:szCs w:val="28"/>
          <w:lang w:val="uk-UA"/>
        </w:rPr>
      </w:pPr>
    </w:p>
    <w:p w:rsidR="00B97512" w:rsidRDefault="00B97512" w:rsidP="008C039E">
      <w:pPr>
        <w:pStyle w:val="NormalWeb"/>
        <w:shd w:val="clear" w:color="auto" w:fill="FFFFFF"/>
        <w:spacing w:before="0" w:beforeAutospacing="0" w:after="150" w:afterAutospacing="0" w:line="300" w:lineRule="atLeast"/>
        <w:jc w:val="center"/>
        <w:rPr>
          <w:b/>
          <w:bCs/>
          <w:sz w:val="28"/>
          <w:szCs w:val="28"/>
          <w:lang w:val="uk-UA"/>
        </w:rPr>
      </w:pPr>
    </w:p>
    <w:p w:rsidR="00B97512" w:rsidRDefault="00B97512" w:rsidP="008C039E">
      <w:pPr>
        <w:pStyle w:val="NormalWeb"/>
        <w:shd w:val="clear" w:color="auto" w:fill="FFFFFF"/>
        <w:spacing w:before="0" w:beforeAutospacing="0" w:after="150" w:afterAutospacing="0" w:line="300" w:lineRule="atLeast"/>
        <w:jc w:val="center"/>
        <w:rPr>
          <w:b/>
          <w:bCs/>
          <w:sz w:val="28"/>
          <w:szCs w:val="28"/>
          <w:lang w:val="uk-UA"/>
        </w:rPr>
      </w:pPr>
    </w:p>
    <w:p w:rsidR="00B97512" w:rsidRDefault="00B97512" w:rsidP="008C039E">
      <w:pPr>
        <w:pStyle w:val="NormalWeb"/>
        <w:shd w:val="clear" w:color="auto" w:fill="FFFFFF"/>
        <w:spacing w:before="0" w:beforeAutospacing="0" w:after="150" w:afterAutospacing="0" w:line="300" w:lineRule="atLeast"/>
        <w:jc w:val="center"/>
        <w:rPr>
          <w:b/>
          <w:bCs/>
          <w:sz w:val="28"/>
          <w:szCs w:val="28"/>
          <w:lang w:val="uk-UA"/>
        </w:rPr>
      </w:pPr>
    </w:p>
    <w:p w:rsidR="00B97512" w:rsidRDefault="00B97512" w:rsidP="008C039E">
      <w:pPr>
        <w:pStyle w:val="NormalWeb"/>
        <w:shd w:val="clear" w:color="auto" w:fill="FFFFFF"/>
        <w:spacing w:before="0" w:beforeAutospacing="0" w:after="150" w:afterAutospacing="0" w:line="300" w:lineRule="atLeast"/>
        <w:jc w:val="center"/>
        <w:rPr>
          <w:b/>
          <w:bCs/>
          <w:sz w:val="28"/>
          <w:szCs w:val="28"/>
          <w:lang w:val="uk-UA"/>
        </w:rPr>
      </w:pPr>
    </w:p>
    <w:p w:rsidR="00B97512" w:rsidRDefault="00B97512" w:rsidP="008C039E">
      <w:pPr>
        <w:pStyle w:val="NormalWeb"/>
        <w:shd w:val="clear" w:color="auto" w:fill="FFFFFF"/>
        <w:spacing w:before="0" w:beforeAutospacing="0" w:after="150" w:afterAutospacing="0" w:line="300" w:lineRule="atLeast"/>
        <w:jc w:val="center"/>
        <w:rPr>
          <w:b/>
          <w:bCs/>
          <w:sz w:val="28"/>
          <w:szCs w:val="28"/>
          <w:lang w:val="uk-UA"/>
        </w:rPr>
      </w:pPr>
    </w:p>
    <w:p w:rsidR="00B97512" w:rsidRPr="008375A3" w:rsidRDefault="00B97512" w:rsidP="008C039E">
      <w:pPr>
        <w:pStyle w:val="NormalWeb"/>
        <w:shd w:val="clear" w:color="auto" w:fill="FFFFFF"/>
        <w:spacing w:before="0" w:beforeAutospacing="0" w:after="150" w:afterAutospacing="0" w:line="300" w:lineRule="atLeast"/>
        <w:jc w:val="center"/>
        <w:rPr>
          <w:sz w:val="28"/>
          <w:szCs w:val="28"/>
          <w:lang w:val="uk-UA"/>
        </w:rPr>
      </w:pPr>
      <w:r w:rsidRPr="008375A3">
        <w:rPr>
          <w:b/>
          <w:bCs/>
          <w:sz w:val="28"/>
          <w:szCs w:val="28"/>
          <w:lang w:val="uk-UA"/>
        </w:rPr>
        <w:t>Анкета</w:t>
      </w:r>
      <w:r w:rsidRPr="008375A3">
        <w:rPr>
          <w:rStyle w:val="apple-converted-space"/>
          <w:sz w:val="28"/>
          <w:szCs w:val="28"/>
          <w:lang w:val="uk-UA"/>
        </w:rPr>
        <w:t> </w:t>
      </w:r>
      <w:r w:rsidRPr="008375A3">
        <w:rPr>
          <w:b/>
          <w:bCs/>
          <w:sz w:val="28"/>
          <w:szCs w:val="28"/>
          <w:lang w:val="uk-UA"/>
        </w:rPr>
        <w:t>для</w:t>
      </w:r>
      <w:r w:rsidRPr="008375A3">
        <w:rPr>
          <w:rStyle w:val="apple-converted-space"/>
          <w:sz w:val="28"/>
          <w:szCs w:val="28"/>
          <w:lang w:val="uk-UA"/>
        </w:rPr>
        <w:t> </w:t>
      </w:r>
      <w:r w:rsidRPr="008375A3">
        <w:rPr>
          <w:b/>
          <w:bCs/>
          <w:sz w:val="28"/>
          <w:szCs w:val="28"/>
          <w:lang w:val="uk-UA"/>
        </w:rPr>
        <w:t>батьків</w:t>
      </w:r>
    </w:p>
    <w:p w:rsidR="00B97512" w:rsidRPr="008375A3" w:rsidRDefault="00B97512" w:rsidP="00490A14">
      <w:pPr>
        <w:numPr>
          <w:ilvl w:val="0"/>
          <w:numId w:val="9"/>
        </w:numPr>
        <w:shd w:val="clear" w:color="auto" w:fill="FFFFFF"/>
        <w:spacing w:after="0" w:line="300" w:lineRule="atLeast"/>
        <w:rPr>
          <w:rFonts w:ascii="Times New Roman" w:hAnsi="Times New Roman"/>
          <w:sz w:val="28"/>
          <w:szCs w:val="28"/>
          <w:lang w:val="uk-UA"/>
        </w:rPr>
      </w:pPr>
      <w:r w:rsidRPr="008375A3">
        <w:rPr>
          <w:rFonts w:ascii="Times New Roman" w:hAnsi="Times New Roman"/>
          <w:sz w:val="28"/>
          <w:szCs w:val="28"/>
          <w:lang w:val="uk-UA"/>
        </w:rPr>
        <w:t>Що Ваша дитина відчуває, коли йде до школи? (Радість, страх, інтерес, небажання йти до  школи).__________________________________________________________________</w:t>
      </w:r>
    </w:p>
    <w:p w:rsidR="00B97512" w:rsidRPr="008375A3" w:rsidRDefault="00B97512" w:rsidP="00490A14">
      <w:pPr>
        <w:numPr>
          <w:ilvl w:val="0"/>
          <w:numId w:val="9"/>
        </w:numPr>
        <w:shd w:val="clear" w:color="auto" w:fill="FFFFFF"/>
        <w:spacing w:after="0" w:line="300" w:lineRule="atLeast"/>
        <w:rPr>
          <w:rFonts w:ascii="Times New Roman" w:hAnsi="Times New Roman"/>
          <w:sz w:val="28"/>
          <w:szCs w:val="28"/>
          <w:lang w:val="uk-UA"/>
        </w:rPr>
      </w:pPr>
      <w:r w:rsidRPr="008375A3">
        <w:rPr>
          <w:rFonts w:ascii="Times New Roman" w:hAnsi="Times New Roman"/>
          <w:sz w:val="28"/>
          <w:szCs w:val="28"/>
          <w:lang w:val="uk-UA"/>
        </w:rPr>
        <w:t>Що Ваша дитина відчуває, коли повертається зі школи додому? (Задоволення, втому, розчарування, незадоволення.)___________________________________________________</w:t>
      </w:r>
    </w:p>
    <w:p w:rsidR="00B97512" w:rsidRPr="008375A3" w:rsidRDefault="00B97512" w:rsidP="00490A14">
      <w:pPr>
        <w:numPr>
          <w:ilvl w:val="0"/>
          <w:numId w:val="9"/>
        </w:numPr>
        <w:shd w:val="clear" w:color="auto" w:fill="FFFFFF"/>
        <w:spacing w:after="0" w:line="300" w:lineRule="atLeast"/>
        <w:rPr>
          <w:rFonts w:ascii="Times New Roman" w:hAnsi="Times New Roman"/>
          <w:sz w:val="28"/>
          <w:szCs w:val="28"/>
          <w:lang w:val="uk-UA"/>
        </w:rPr>
      </w:pPr>
      <w:r w:rsidRPr="008375A3">
        <w:rPr>
          <w:rFonts w:ascii="Times New Roman" w:hAnsi="Times New Roman"/>
          <w:sz w:val="28"/>
          <w:szCs w:val="28"/>
          <w:lang w:val="uk-UA"/>
        </w:rPr>
        <w:t>Як Ваша дитина навчається? (Без примусу, свідомо, з цікавістю чи під контролем.)____________________________________________________________________</w:t>
      </w:r>
    </w:p>
    <w:p w:rsidR="00B97512" w:rsidRPr="008375A3" w:rsidRDefault="00B97512" w:rsidP="00490A14">
      <w:pPr>
        <w:numPr>
          <w:ilvl w:val="0"/>
          <w:numId w:val="9"/>
        </w:numPr>
        <w:shd w:val="clear" w:color="auto" w:fill="FFFFFF"/>
        <w:spacing w:after="0" w:line="300" w:lineRule="atLeast"/>
        <w:rPr>
          <w:rFonts w:ascii="Times New Roman" w:hAnsi="Times New Roman"/>
          <w:sz w:val="28"/>
          <w:szCs w:val="28"/>
          <w:lang w:val="uk-UA"/>
        </w:rPr>
      </w:pPr>
      <w:r w:rsidRPr="008375A3">
        <w:rPr>
          <w:rFonts w:ascii="Times New Roman" w:hAnsi="Times New Roman"/>
          <w:sz w:val="28"/>
          <w:szCs w:val="28"/>
          <w:lang w:val="uk-UA"/>
        </w:rPr>
        <w:t>Чи всі вчителі добре розуміють Вашу дитину?__________________________________</w:t>
      </w:r>
    </w:p>
    <w:p w:rsidR="00B97512" w:rsidRPr="008375A3" w:rsidRDefault="00B97512" w:rsidP="00490A14">
      <w:pPr>
        <w:numPr>
          <w:ilvl w:val="0"/>
          <w:numId w:val="9"/>
        </w:numPr>
        <w:shd w:val="clear" w:color="auto" w:fill="FFFFFF"/>
        <w:spacing w:after="0" w:line="300" w:lineRule="atLeast"/>
        <w:rPr>
          <w:rFonts w:ascii="Times New Roman" w:hAnsi="Times New Roman"/>
          <w:sz w:val="28"/>
          <w:szCs w:val="28"/>
          <w:lang w:val="uk-UA"/>
        </w:rPr>
      </w:pPr>
      <w:r w:rsidRPr="008375A3">
        <w:rPr>
          <w:rFonts w:ascii="Times New Roman" w:hAnsi="Times New Roman"/>
          <w:sz w:val="28"/>
          <w:szCs w:val="28"/>
          <w:lang w:val="uk-UA"/>
        </w:rPr>
        <w:t>Домашні завдання для учнів школи: нормальні, завеликі, заважкі, незрозумілі?</w:t>
      </w:r>
    </w:p>
    <w:p w:rsidR="00B97512" w:rsidRPr="008375A3" w:rsidRDefault="00B97512" w:rsidP="00490A14">
      <w:pPr>
        <w:numPr>
          <w:ilvl w:val="0"/>
          <w:numId w:val="9"/>
        </w:numPr>
        <w:shd w:val="clear" w:color="auto" w:fill="FFFFFF"/>
        <w:spacing w:after="0" w:line="300" w:lineRule="atLeast"/>
        <w:rPr>
          <w:rFonts w:ascii="Times New Roman" w:hAnsi="Times New Roman"/>
          <w:sz w:val="28"/>
          <w:szCs w:val="28"/>
          <w:lang w:val="uk-UA"/>
        </w:rPr>
      </w:pPr>
      <w:r w:rsidRPr="008375A3">
        <w:rPr>
          <w:rFonts w:ascii="Times New Roman" w:hAnsi="Times New Roman"/>
          <w:sz w:val="28"/>
          <w:szCs w:val="28"/>
          <w:lang w:val="uk-UA"/>
        </w:rPr>
        <w:t>Скільки часу Ваша дитина витрачає щоденно на виконання домашніх завдань? _______ ___________________________________________________________________________</w:t>
      </w:r>
    </w:p>
    <w:p w:rsidR="00B97512" w:rsidRPr="008375A3" w:rsidRDefault="00B97512" w:rsidP="00490A14">
      <w:pPr>
        <w:numPr>
          <w:ilvl w:val="0"/>
          <w:numId w:val="9"/>
        </w:numPr>
        <w:shd w:val="clear" w:color="auto" w:fill="FFFFFF"/>
        <w:spacing w:after="0" w:line="300" w:lineRule="atLeast"/>
        <w:rPr>
          <w:rFonts w:ascii="Times New Roman" w:hAnsi="Times New Roman"/>
          <w:sz w:val="28"/>
          <w:szCs w:val="28"/>
          <w:lang w:val="uk-UA"/>
        </w:rPr>
      </w:pPr>
      <w:r w:rsidRPr="008375A3">
        <w:rPr>
          <w:rFonts w:ascii="Times New Roman" w:hAnsi="Times New Roman"/>
          <w:sz w:val="28"/>
          <w:szCs w:val="28"/>
          <w:lang w:val="uk-UA"/>
        </w:rPr>
        <w:t>Що для Вашої дитини є важливішим — оцінка чи знання?________________________</w:t>
      </w:r>
    </w:p>
    <w:p w:rsidR="00B97512" w:rsidRPr="008375A3" w:rsidRDefault="00B97512" w:rsidP="00490A14">
      <w:pPr>
        <w:numPr>
          <w:ilvl w:val="0"/>
          <w:numId w:val="9"/>
        </w:numPr>
        <w:shd w:val="clear" w:color="auto" w:fill="FFFFFF"/>
        <w:spacing w:after="0" w:line="300" w:lineRule="atLeast"/>
        <w:rPr>
          <w:rFonts w:ascii="Times New Roman" w:hAnsi="Times New Roman"/>
          <w:sz w:val="28"/>
          <w:szCs w:val="28"/>
          <w:lang w:val="uk-UA"/>
        </w:rPr>
      </w:pPr>
      <w:r w:rsidRPr="008375A3">
        <w:rPr>
          <w:rFonts w:ascii="Times New Roman" w:hAnsi="Times New Roman"/>
          <w:sz w:val="28"/>
          <w:szCs w:val="28"/>
          <w:lang w:val="uk-UA"/>
        </w:rPr>
        <w:t>Чи згодні Ви з оцінкою знань Вашої дитини?____________________________________</w:t>
      </w:r>
    </w:p>
    <w:p w:rsidR="00B97512" w:rsidRPr="008375A3" w:rsidRDefault="00B97512" w:rsidP="00490A14">
      <w:pPr>
        <w:numPr>
          <w:ilvl w:val="0"/>
          <w:numId w:val="9"/>
        </w:numPr>
        <w:shd w:val="clear" w:color="auto" w:fill="FFFFFF"/>
        <w:spacing w:after="0" w:line="300" w:lineRule="atLeast"/>
        <w:rPr>
          <w:rFonts w:ascii="Times New Roman" w:hAnsi="Times New Roman"/>
          <w:sz w:val="28"/>
          <w:szCs w:val="28"/>
          <w:lang w:val="uk-UA"/>
        </w:rPr>
      </w:pPr>
      <w:r w:rsidRPr="008375A3">
        <w:rPr>
          <w:rFonts w:ascii="Times New Roman" w:hAnsi="Times New Roman"/>
          <w:sz w:val="28"/>
          <w:szCs w:val="28"/>
          <w:lang w:val="uk-UA"/>
        </w:rPr>
        <w:t>Які предмети є улюбленими для Вашої дитини?__________________________________</w:t>
      </w:r>
    </w:p>
    <w:p w:rsidR="00B97512" w:rsidRPr="008375A3" w:rsidRDefault="00B97512" w:rsidP="00490A14">
      <w:pPr>
        <w:pStyle w:val="NormalWeb"/>
        <w:shd w:val="clear" w:color="auto" w:fill="FFFFFF"/>
        <w:spacing w:before="0" w:beforeAutospacing="0" w:after="150" w:afterAutospacing="0" w:line="300" w:lineRule="atLeast"/>
        <w:rPr>
          <w:sz w:val="28"/>
          <w:szCs w:val="28"/>
          <w:lang w:val="uk-UA"/>
        </w:rPr>
      </w:pPr>
      <w:r w:rsidRPr="008375A3">
        <w:rPr>
          <w:sz w:val="28"/>
          <w:szCs w:val="28"/>
          <w:lang w:val="uk-UA"/>
        </w:rPr>
        <w:t>_____________________________________________________________________________</w:t>
      </w:r>
    </w:p>
    <w:p w:rsidR="00B97512" w:rsidRPr="008375A3" w:rsidRDefault="00B97512" w:rsidP="00490A14">
      <w:pPr>
        <w:pStyle w:val="NormalWeb"/>
        <w:shd w:val="clear" w:color="auto" w:fill="FFFFFF"/>
        <w:spacing w:before="0" w:beforeAutospacing="0" w:after="150" w:afterAutospacing="0" w:line="300" w:lineRule="atLeast"/>
        <w:rPr>
          <w:sz w:val="28"/>
          <w:szCs w:val="28"/>
          <w:lang w:val="uk-UA"/>
        </w:rPr>
      </w:pPr>
      <w:r w:rsidRPr="008375A3">
        <w:rPr>
          <w:sz w:val="28"/>
          <w:szCs w:val="28"/>
          <w:lang w:val="uk-UA"/>
        </w:rPr>
        <w:t>10. Які предмети Вашій дитині не подобаються______________________________________</w:t>
      </w:r>
    </w:p>
    <w:p w:rsidR="00B97512" w:rsidRPr="008375A3" w:rsidRDefault="00B97512" w:rsidP="00490A14">
      <w:pPr>
        <w:pStyle w:val="NormalWeb"/>
        <w:shd w:val="clear" w:color="auto" w:fill="FFFFFF"/>
        <w:spacing w:before="0" w:beforeAutospacing="0" w:after="150" w:afterAutospacing="0" w:line="300" w:lineRule="atLeast"/>
        <w:rPr>
          <w:sz w:val="28"/>
          <w:szCs w:val="28"/>
          <w:lang w:val="uk-UA"/>
        </w:rPr>
      </w:pPr>
      <w:r w:rsidRPr="008375A3">
        <w:rPr>
          <w:sz w:val="28"/>
          <w:szCs w:val="28"/>
          <w:lang w:val="uk-UA"/>
        </w:rPr>
        <w:t>______________________________________________________________________________</w:t>
      </w:r>
    </w:p>
    <w:p w:rsidR="00B97512" w:rsidRPr="008375A3" w:rsidRDefault="00B97512" w:rsidP="00490A14">
      <w:pPr>
        <w:pStyle w:val="NormalWeb"/>
        <w:shd w:val="clear" w:color="auto" w:fill="FFFFFF"/>
        <w:spacing w:before="0" w:beforeAutospacing="0" w:after="150" w:afterAutospacing="0" w:line="300" w:lineRule="atLeast"/>
        <w:rPr>
          <w:sz w:val="28"/>
          <w:szCs w:val="28"/>
          <w:lang w:val="uk-UA"/>
        </w:rPr>
      </w:pPr>
      <w:r w:rsidRPr="008375A3">
        <w:rPr>
          <w:sz w:val="28"/>
          <w:szCs w:val="28"/>
          <w:lang w:val="uk-UA"/>
        </w:rPr>
        <w:t>11. Чи має Ваша дитина вільний час для читання? (Так, ні.) Для занять улюбленими справами?  (Так, ні)</w:t>
      </w:r>
    </w:p>
    <w:p w:rsidR="00B97512" w:rsidRPr="008375A3" w:rsidRDefault="00B97512" w:rsidP="00490A14">
      <w:pPr>
        <w:pStyle w:val="NormalWeb"/>
        <w:shd w:val="clear" w:color="auto" w:fill="FFFFFF"/>
        <w:spacing w:before="0" w:beforeAutospacing="0" w:after="150" w:afterAutospacing="0" w:line="300" w:lineRule="atLeast"/>
        <w:rPr>
          <w:sz w:val="28"/>
          <w:szCs w:val="28"/>
          <w:lang w:val="uk-UA"/>
        </w:rPr>
      </w:pPr>
      <w:r w:rsidRPr="008375A3">
        <w:rPr>
          <w:sz w:val="28"/>
          <w:szCs w:val="28"/>
          <w:lang w:val="uk-UA"/>
        </w:rPr>
        <w:t>12. Що Ваша дитина читає найчастіше? Чи читає вона журнали, газети? Які?__________ ____________________________________________________________________________          </w:t>
      </w:r>
    </w:p>
    <w:p w:rsidR="00B97512" w:rsidRPr="008375A3" w:rsidRDefault="00B97512" w:rsidP="00490A14">
      <w:pPr>
        <w:pStyle w:val="NormalWeb"/>
        <w:shd w:val="clear" w:color="auto" w:fill="FFFFFF"/>
        <w:spacing w:before="0" w:beforeAutospacing="0" w:after="150" w:afterAutospacing="0" w:line="300" w:lineRule="atLeast"/>
        <w:rPr>
          <w:sz w:val="28"/>
          <w:szCs w:val="28"/>
          <w:lang w:val="uk-UA"/>
        </w:rPr>
      </w:pPr>
      <w:r w:rsidRPr="008375A3">
        <w:rPr>
          <w:sz w:val="28"/>
          <w:szCs w:val="28"/>
          <w:lang w:val="uk-UA"/>
        </w:rPr>
        <w:t>13. Чи відвідує Ваша дитина шкільну бібліотеку? (Так, ні.) А районну? (Так, ні.)</w:t>
      </w:r>
    </w:p>
    <w:p w:rsidR="00B97512" w:rsidRPr="008375A3" w:rsidRDefault="00B97512" w:rsidP="00490A14">
      <w:pPr>
        <w:pStyle w:val="NormalWeb"/>
        <w:shd w:val="clear" w:color="auto" w:fill="FFFFFF"/>
        <w:spacing w:before="0" w:beforeAutospacing="0" w:after="150" w:afterAutospacing="0" w:line="300" w:lineRule="atLeast"/>
        <w:rPr>
          <w:sz w:val="28"/>
          <w:szCs w:val="28"/>
          <w:lang w:val="uk-UA"/>
        </w:rPr>
      </w:pPr>
      <w:r w:rsidRPr="008375A3">
        <w:rPr>
          <w:sz w:val="28"/>
          <w:szCs w:val="28"/>
          <w:lang w:val="uk-UA"/>
        </w:rPr>
        <w:t>14. Чи захоплюється Ваша дитина спортом? (Так, ні.) Які відвідує секції?_____________ ____________________________________________________________________________</w:t>
      </w:r>
    </w:p>
    <w:p w:rsidR="00B97512" w:rsidRPr="008375A3" w:rsidRDefault="00B97512" w:rsidP="00490A14">
      <w:pPr>
        <w:pStyle w:val="NormalWeb"/>
        <w:shd w:val="clear" w:color="auto" w:fill="FFFFFF"/>
        <w:spacing w:before="0" w:beforeAutospacing="0" w:after="150" w:afterAutospacing="0" w:line="300" w:lineRule="atLeast"/>
        <w:rPr>
          <w:sz w:val="28"/>
          <w:szCs w:val="28"/>
          <w:lang w:val="uk-UA"/>
        </w:rPr>
      </w:pPr>
      <w:r w:rsidRPr="008375A3">
        <w:rPr>
          <w:sz w:val="28"/>
          <w:szCs w:val="28"/>
          <w:lang w:val="uk-UA"/>
        </w:rPr>
        <w:t>15. Який талант, здібності, захоплення має Ваша дитина?____________________________</w:t>
      </w:r>
    </w:p>
    <w:p w:rsidR="00B97512" w:rsidRPr="008375A3" w:rsidRDefault="00B97512" w:rsidP="00490A14">
      <w:pPr>
        <w:pStyle w:val="NormalWeb"/>
        <w:shd w:val="clear" w:color="auto" w:fill="FFFFFF"/>
        <w:spacing w:before="0" w:beforeAutospacing="0" w:after="150" w:afterAutospacing="0" w:line="300" w:lineRule="atLeast"/>
        <w:rPr>
          <w:sz w:val="28"/>
          <w:szCs w:val="28"/>
          <w:lang w:val="uk-UA"/>
        </w:rPr>
      </w:pPr>
      <w:r w:rsidRPr="008375A3">
        <w:rPr>
          <w:sz w:val="28"/>
          <w:szCs w:val="28"/>
          <w:lang w:val="uk-UA"/>
        </w:rPr>
        <w:t>___________________________________________________________________________</w:t>
      </w:r>
    </w:p>
    <w:p w:rsidR="00B97512" w:rsidRPr="008375A3" w:rsidRDefault="00B97512" w:rsidP="00490A14">
      <w:pPr>
        <w:pStyle w:val="NormalWeb"/>
        <w:shd w:val="clear" w:color="auto" w:fill="FFFFFF"/>
        <w:spacing w:before="0" w:beforeAutospacing="0" w:after="150" w:afterAutospacing="0" w:line="300" w:lineRule="atLeast"/>
        <w:rPr>
          <w:sz w:val="28"/>
          <w:szCs w:val="28"/>
          <w:lang w:val="uk-UA"/>
        </w:rPr>
      </w:pPr>
      <w:r w:rsidRPr="008375A3">
        <w:rPr>
          <w:sz w:val="28"/>
          <w:szCs w:val="28"/>
          <w:lang w:val="uk-UA"/>
        </w:rPr>
        <w:t>16.Які позитивні риси характеру властиві Вашій дитині?___________________________</w:t>
      </w:r>
    </w:p>
    <w:p w:rsidR="00B97512" w:rsidRPr="008375A3" w:rsidRDefault="00B97512" w:rsidP="00490A14">
      <w:pPr>
        <w:pStyle w:val="NormalWeb"/>
        <w:shd w:val="clear" w:color="auto" w:fill="FFFFFF"/>
        <w:spacing w:before="0" w:beforeAutospacing="0" w:after="150" w:afterAutospacing="0" w:line="300" w:lineRule="atLeast"/>
        <w:rPr>
          <w:sz w:val="28"/>
          <w:szCs w:val="28"/>
          <w:lang w:val="uk-UA"/>
        </w:rPr>
      </w:pPr>
      <w:r w:rsidRPr="008375A3">
        <w:rPr>
          <w:sz w:val="28"/>
          <w:szCs w:val="28"/>
          <w:lang w:val="uk-UA"/>
        </w:rPr>
        <w:t>___________________________________________________________________________</w:t>
      </w:r>
    </w:p>
    <w:p w:rsidR="00B97512" w:rsidRPr="008375A3" w:rsidRDefault="00B97512" w:rsidP="00490A14">
      <w:pPr>
        <w:pStyle w:val="NormalWeb"/>
        <w:shd w:val="clear" w:color="auto" w:fill="FFFFFF"/>
        <w:spacing w:before="0" w:beforeAutospacing="0" w:after="150" w:afterAutospacing="0" w:line="300" w:lineRule="atLeast"/>
        <w:rPr>
          <w:sz w:val="28"/>
          <w:szCs w:val="28"/>
          <w:lang w:val="uk-UA"/>
        </w:rPr>
      </w:pPr>
      <w:r w:rsidRPr="008375A3">
        <w:rPr>
          <w:sz w:val="28"/>
          <w:szCs w:val="28"/>
          <w:lang w:val="uk-UA"/>
        </w:rPr>
        <w:t>17. Які риси характеру Вашої дитини ви б хотіли відкоригувати?______________________</w:t>
      </w:r>
    </w:p>
    <w:p w:rsidR="00B97512" w:rsidRPr="008375A3" w:rsidRDefault="00B97512" w:rsidP="00490A14">
      <w:pPr>
        <w:pStyle w:val="NormalWeb"/>
        <w:shd w:val="clear" w:color="auto" w:fill="FFFFFF"/>
        <w:spacing w:before="0" w:beforeAutospacing="0" w:after="150" w:afterAutospacing="0" w:line="300" w:lineRule="atLeast"/>
        <w:rPr>
          <w:sz w:val="28"/>
          <w:szCs w:val="28"/>
          <w:lang w:val="uk-UA"/>
        </w:rPr>
      </w:pPr>
      <w:r w:rsidRPr="008375A3">
        <w:rPr>
          <w:sz w:val="28"/>
          <w:szCs w:val="28"/>
          <w:lang w:val="uk-UA"/>
        </w:rPr>
        <w:t>___________________________________________________________________________</w:t>
      </w:r>
    </w:p>
    <w:p w:rsidR="00B97512" w:rsidRPr="008375A3" w:rsidRDefault="00B97512" w:rsidP="00490A14">
      <w:pPr>
        <w:pStyle w:val="NormalWeb"/>
        <w:shd w:val="clear" w:color="auto" w:fill="FFFFFF"/>
        <w:spacing w:before="0" w:beforeAutospacing="0" w:after="150" w:afterAutospacing="0" w:line="300" w:lineRule="atLeast"/>
        <w:rPr>
          <w:sz w:val="28"/>
          <w:szCs w:val="28"/>
          <w:lang w:val="uk-UA"/>
        </w:rPr>
      </w:pPr>
      <w:r w:rsidRPr="008375A3">
        <w:rPr>
          <w:sz w:val="28"/>
          <w:szCs w:val="28"/>
          <w:lang w:val="uk-UA"/>
        </w:rPr>
        <w:t>18.Що потрібно зробити, щоб в класі, де навчається Ваша дитина, створити здоровий, міцний колектив і кращі умови для навчання?</w:t>
      </w:r>
    </w:p>
    <w:p w:rsidR="00B97512" w:rsidRPr="008375A3" w:rsidRDefault="00B97512" w:rsidP="00490A14">
      <w:pPr>
        <w:pStyle w:val="NormalWeb"/>
        <w:shd w:val="clear" w:color="auto" w:fill="FFFFFF"/>
        <w:spacing w:before="0" w:beforeAutospacing="0" w:after="150" w:afterAutospacing="0" w:line="300" w:lineRule="atLeast"/>
        <w:rPr>
          <w:sz w:val="28"/>
          <w:szCs w:val="28"/>
          <w:lang w:val="uk-UA"/>
        </w:rPr>
      </w:pPr>
      <w:r w:rsidRPr="008375A3">
        <w:rPr>
          <w:sz w:val="28"/>
          <w:szCs w:val="28"/>
          <w:lang w:val="uk-UA"/>
        </w:rPr>
        <w:t>__________________________________________________________________________</w:t>
      </w:r>
    </w:p>
    <w:p w:rsidR="00B97512" w:rsidRPr="008375A3" w:rsidRDefault="00B97512" w:rsidP="00490A14">
      <w:pPr>
        <w:pStyle w:val="NormalWeb"/>
        <w:shd w:val="clear" w:color="auto" w:fill="FFFFFF"/>
        <w:spacing w:before="0" w:beforeAutospacing="0" w:after="150" w:afterAutospacing="0" w:line="300" w:lineRule="atLeast"/>
        <w:rPr>
          <w:sz w:val="28"/>
          <w:szCs w:val="28"/>
          <w:lang w:val="uk-UA"/>
        </w:rPr>
      </w:pPr>
      <w:r w:rsidRPr="008375A3">
        <w:rPr>
          <w:sz w:val="28"/>
          <w:szCs w:val="28"/>
          <w:lang w:val="uk-UA"/>
        </w:rPr>
        <w:t>19.На чому ви б хотіли зосередити увагу вчителів, які працюють з Вашою дитиною? __________________________________________________________________________</w:t>
      </w:r>
    </w:p>
    <w:p w:rsidR="00B97512" w:rsidRPr="008375A3" w:rsidRDefault="00B97512" w:rsidP="00490A14">
      <w:pPr>
        <w:pStyle w:val="NormalWeb"/>
        <w:shd w:val="clear" w:color="auto" w:fill="FFFFFF"/>
        <w:spacing w:before="0" w:beforeAutospacing="0" w:after="150" w:afterAutospacing="0" w:line="300" w:lineRule="atLeast"/>
        <w:rPr>
          <w:sz w:val="28"/>
          <w:szCs w:val="28"/>
          <w:lang w:val="uk-UA"/>
        </w:rPr>
      </w:pPr>
      <w:r w:rsidRPr="008375A3">
        <w:rPr>
          <w:sz w:val="28"/>
          <w:szCs w:val="28"/>
          <w:lang w:val="uk-UA"/>
        </w:rPr>
        <w:t>__________________________________________________________________________</w:t>
      </w:r>
    </w:p>
    <w:p w:rsidR="00B97512" w:rsidRPr="008375A3" w:rsidRDefault="00B97512" w:rsidP="00490A14">
      <w:pPr>
        <w:pStyle w:val="NormalWeb"/>
        <w:shd w:val="clear" w:color="auto" w:fill="FFFFFF"/>
        <w:spacing w:before="0" w:beforeAutospacing="0" w:after="150" w:afterAutospacing="0" w:line="300" w:lineRule="atLeast"/>
        <w:rPr>
          <w:sz w:val="28"/>
          <w:szCs w:val="28"/>
          <w:lang w:val="uk-UA"/>
        </w:rPr>
      </w:pPr>
      <w:r w:rsidRPr="008375A3">
        <w:rPr>
          <w:sz w:val="28"/>
          <w:szCs w:val="28"/>
          <w:lang w:val="uk-UA"/>
        </w:rPr>
        <w:t>20.Чи задоволені Ви роботою класного керівника, вчителів, адміністрації, директора, батьківського комітету? _______________________________________________________</w:t>
      </w:r>
    </w:p>
    <w:p w:rsidR="00B97512" w:rsidRPr="008375A3" w:rsidRDefault="00B97512" w:rsidP="00490A14">
      <w:pPr>
        <w:pStyle w:val="NormalWeb"/>
        <w:shd w:val="clear" w:color="auto" w:fill="FFFFFF"/>
        <w:spacing w:before="0" w:beforeAutospacing="0" w:after="150" w:afterAutospacing="0" w:line="300" w:lineRule="atLeast"/>
        <w:rPr>
          <w:sz w:val="28"/>
          <w:szCs w:val="28"/>
          <w:lang w:val="uk-UA"/>
        </w:rPr>
      </w:pPr>
      <w:r w:rsidRPr="008375A3">
        <w:rPr>
          <w:sz w:val="28"/>
          <w:szCs w:val="28"/>
          <w:lang w:val="uk-UA"/>
        </w:rPr>
        <w:t>_________________________________________________________________________________</w:t>
      </w:r>
    </w:p>
    <w:p w:rsidR="00B97512" w:rsidRPr="008375A3" w:rsidRDefault="00B97512" w:rsidP="00490A14">
      <w:pPr>
        <w:pStyle w:val="NormalWeb"/>
        <w:shd w:val="clear" w:color="auto" w:fill="FFFFFF"/>
        <w:spacing w:before="0" w:beforeAutospacing="0" w:after="150" w:afterAutospacing="0" w:line="300" w:lineRule="atLeast"/>
        <w:rPr>
          <w:sz w:val="28"/>
          <w:szCs w:val="28"/>
          <w:lang w:val="uk-UA"/>
        </w:rPr>
      </w:pPr>
      <w:r w:rsidRPr="008375A3">
        <w:rPr>
          <w:sz w:val="28"/>
          <w:szCs w:val="28"/>
          <w:lang w:val="uk-UA"/>
        </w:rPr>
        <w:t>_________________________________________________________________________________</w:t>
      </w:r>
    </w:p>
    <w:p w:rsidR="00B97512" w:rsidRPr="008375A3" w:rsidRDefault="00B97512" w:rsidP="00490A14">
      <w:pPr>
        <w:pStyle w:val="NormalWeb"/>
        <w:shd w:val="clear" w:color="auto" w:fill="FFFFFF"/>
        <w:spacing w:before="0" w:beforeAutospacing="0" w:after="150" w:afterAutospacing="0" w:line="300" w:lineRule="atLeast"/>
        <w:rPr>
          <w:sz w:val="28"/>
          <w:szCs w:val="28"/>
          <w:lang w:val="uk-UA"/>
        </w:rPr>
      </w:pPr>
      <w:r w:rsidRPr="008375A3">
        <w:rPr>
          <w:sz w:val="28"/>
          <w:szCs w:val="28"/>
          <w:lang w:val="uk-UA"/>
        </w:rPr>
        <w:t>21. Які побажання ви маєте до класного керівника, учителів, адміністрації, директора?____________________________________________________________________________</w:t>
      </w:r>
    </w:p>
    <w:p w:rsidR="00B97512" w:rsidRPr="008C039E" w:rsidRDefault="00B97512" w:rsidP="008C039E">
      <w:pPr>
        <w:pStyle w:val="NormalWeb"/>
        <w:shd w:val="clear" w:color="auto" w:fill="FFFFFF"/>
        <w:spacing w:before="0" w:beforeAutospacing="0" w:after="150" w:afterAutospacing="0" w:line="300" w:lineRule="atLeast"/>
        <w:rPr>
          <w:b/>
          <w:sz w:val="28"/>
          <w:szCs w:val="28"/>
          <w:lang w:val="uk-UA"/>
        </w:rPr>
      </w:pPr>
      <w:r w:rsidRPr="008C039E">
        <w:rPr>
          <w:b/>
          <w:sz w:val="28"/>
          <w:szCs w:val="28"/>
          <w:lang w:val="uk-UA"/>
        </w:rPr>
        <w:t>                                       </w:t>
      </w:r>
      <w:r w:rsidRPr="008C039E">
        <w:rPr>
          <w:b/>
          <w:color w:val="000000"/>
          <w:sz w:val="28"/>
          <w:szCs w:val="28"/>
        </w:rPr>
        <w:t>АНКЕТА ДЛЯ</w:t>
      </w:r>
      <w:r w:rsidRPr="008C039E">
        <w:rPr>
          <w:b/>
          <w:color w:val="000000"/>
          <w:sz w:val="28"/>
          <w:szCs w:val="28"/>
          <w:lang w:val="uk-UA"/>
        </w:rPr>
        <w:t> БАТЬКІВ</w:t>
      </w:r>
    </w:p>
    <w:p w:rsidR="00B97512" w:rsidRPr="006B049F" w:rsidRDefault="00B97512" w:rsidP="006B049F">
      <w:pPr>
        <w:shd w:val="clear" w:color="auto" w:fill="FFFFFF"/>
        <w:spacing w:before="100" w:beforeAutospacing="1" w:after="100" w:afterAutospacing="1" w:line="240" w:lineRule="atLeast"/>
        <w:jc w:val="center"/>
        <w:rPr>
          <w:rFonts w:ascii="Verdana" w:hAnsi="Verdana"/>
          <w:color w:val="000000"/>
          <w:sz w:val="17"/>
          <w:szCs w:val="17"/>
          <w:lang w:eastAsia="ru-RU"/>
        </w:rPr>
      </w:pPr>
      <w:r w:rsidRPr="006B049F">
        <w:rPr>
          <w:rFonts w:ascii="Verdana" w:hAnsi="Verdana"/>
          <w:color w:val="000000"/>
          <w:sz w:val="28"/>
          <w:szCs w:val="28"/>
          <w:lang w:val="uk-UA" w:eastAsia="ru-RU"/>
        </w:rPr>
        <w:t> </w:t>
      </w:r>
    </w:p>
    <w:p w:rsidR="00B97512" w:rsidRPr="008C039E" w:rsidRDefault="00B97512" w:rsidP="008C039E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hAnsi="Times New Roman"/>
          <w:color w:val="000000"/>
          <w:sz w:val="17"/>
          <w:szCs w:val="17"/>
          <w:lang w:eastAsia="ru-RU"/>
        </w:rPr>
      </w:pP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1.</w:t>
      </w:r>
      <w:r w:rsidRPr="008C039E">
        <w:rPr>
          <w:rFonts w:ascii="Times New Roman" w:hAnsi="Times New Roman"/>
          <w:color w:val="000000"/>
          <w:sz w:val="14"/>
          <w:szCs w:val="14"/>
          <w:lang w:val="uk-UA" w:eastAsia="ru-RU"/>
        </w:rPr>
        <w:t>    </w:t>
      </w:r>
      <w:r w:rsidRPr="008C039E">
        <w:rPr>
          <w:rFonts w:ascii="Times New Roman" w:hAnsi="Times New Roman"/>
          <w:color w:val="000000"/>
          <w:sz w:val="14"/>
          <w:lang w:val="uk-UA" w:eastAsia="ru-RU"/>
        </w:rPr>
        <w:t> </w:t>
      </w: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Чи подобається Вашій дитині в школі?</w:t>
      </w:r>
    </w:p>
    <w:p w:rsidR="00B97512" w:rsidRPr="008C039E" w:rsidRDefault="00B97512" w:rsidP="008C039E">
      <w:pPr>
        <w:shd w:val="clear" w:color="auto" w:fill="FFFFFF"/>
        <w:spacing w:before="100" w:beforeAutospacing="1" w:after="100" w:afterAutospacing="1" w:line="240" w:lineRule="auto"/>
        <w:ind w:left="708"/>
        <w:jc w:val="both"/>
        <w:rPr>
          <w:rFonts w:ascii="Times New Roman" w:hAnsi="Times New Roman"/>
          <w:color w:val="000000"/>
          <w:sz w:val="17"/>
          <w:szCs w:val="17"/>
          <w:lang w:eastAsia="ru-RU"/>
        </w:rPr>
      </w:pP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а) так</w:t>
      </w:r>
    </w:p>
    <w:p w:rsidR="00B97512" w:rsidRPr="008C039E" w:rsidRDefault="00B97512" w:rsidP="008C039E">
      <w:pPr>
        <w:shd w:val="clear" w:color="auto" w:fill="FFFFFF"/>
        <w:spacing w:before="100" w:beforeAutospacing="1" w:after="100" w:afterAutospacing="1" w:line="240" w:lineRule="auto"/>
        <w:ind w:left="708"/>
        <w:jc w:val="both"/>
        <w:rPr>
          <w:rFonts w:ascii="Times New Roman" w:hAnsi="Times New Roman"/>
          <w:color w:val="000000"/>
          <w:sz w:val="17"/>
          <w:szCs w:val="17"/>
          <w:lang w:eastAsia="ru-RU"/>
        </w:rPr>
      </w:pP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б) не подобається</w:t>
      </w:r>
    </w:p>
    <w:p w:rsidR="00B97512" w:rsidRPr="008C039E" w:rsidRDefault="00B97512" w:rsidP="008C039E">
      <w:pPr>
        <w:shd w:val="clear" w:color="auto" w:fill="FFFFFF"/>
        <w:spacing w:before="100" w:beforeAutospacing="1" w:after="100" w:afterAutospacing="1" w:line="240" w:lineRule="auto"/>
        <w:ind w:left="708"/>
        <w:jc w:val="both"/>
        <w:rPr>
          <w:rFonts w:ascii="Times New Roman" w:hAnsi="Times New Roman"/>
          <w:color w:val="000000"/>
          <w:sz w:val="17"/>
          <w:szCs w:val="17"/>
          <w:lang w:eastAsia="ru-RU"/>
        </w:rPr>
      </w:pP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в) не знаю</w:t>
      </w:r>
    </w:p>
    <w:p w:rsidR="00B97512" w:rsidRPr="008C039E" w:rsidRDefault="00B97512" w:rsidP="008C039E">
      <w:pPr>
        <w:shd w:val="clear" w:color="auto" w:fill="FFFFFF"/>
        <w:spacing w:before="100" w:beforeAutospacing="1" w:after="100" w:afterAutospacing="1" w:line="240" w:lineRule="auto"/>
        <w:ind w:left="708"/>
        <w:jc w:val="both"/>
        <w:rPr>
          <w:rFonts w:ascii="Times New Roman" w:hAnsi="Times New Roman"/>
          <w:color w:val="000000"/>
          <w:sz w:val="17"/>
          <w:szCs w:val="17"/>
          <w:lang w:eastAsia="ru-RU"/>
        </w:rPr>
      </w:pP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 2. Як часто Ваша дитина розповідає Вам про школу?</w:t>
      </w:r>
    </w:p>
    <w:p w:rsidR="00B97512" w:rsidRPr="008C039E" w:rsidRDefault="00B97512" w:rsidP="008C039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17"/>
          <w:szCs w:val="17"/>
          <w:lang w:eastAsia="ru-RU"/>
        </w:rPr>
      </w:pP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        </w:t>
      </w:r>
      <w:r w:rsidRPr="008C039E">
        <w:rPr>
          <w:rFonts w:ascii="Times New Roman" w:hAnsi="Times New Roman"/>
          <w:color w:val="000000"/>
          <w:sz w:val="28"/>
          <w:lang w:val="uk-UA" w:eastAsia="ru-RU"/>
        </w:rPr>
        <w:t> </w:t>
      </w: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а) часто</w:t>
      </w:r>
    </w:p>
    <w:p w:rsidR="00B97512" w:rsidRPr="008C039E" w:rsidRDefault="00B97512" w:rsidP="008C039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17"/>
          <w:szCs w:val="17"/>
          <w:lang w:eastAsia="ru-RU"/>
        </w:rPr>
      </w:pP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        </w:t>
      </w:r>
      <w:r w:rsidRPr="008C039E">
        <w:rPr>
          <w:rFonts w:ascii="Times New Roman" w:hAnsi="Times New Roman"/>
          <w:color w:val="000000"/>
          <w:sz w:val="28"/>
          <w:lang w:val="uk-UA" w:eastAsia="ru-RU"/>
        </w:rPr>
        <w:t> </w:t>
      </w: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б) іноді</w:t>
      </w:r>
    </w:p>
    <w:p w:rsidR="00B97512" w:rsidRPr="008C039E" w:rsidRDefault="00B97512" w:rsidP="008C039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17"/>
          <w:szCs w:val="17"/>
          <w:lang w:eastAsia="ru-RU"/>
        </w:rPr>
      </w:pP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        </w:t>
      </w:r>
      <w:r w:rsidRPr="008C039E">
        <w:rPr>
          <w:rFonts w:ascii="Times New Roman" w:hAnsi="Times New Roman"/>
          <w:color w:val="000000"/>
          <w:sz w:val="28"/>
          <w:lang w:val="uk-UA" w:eastAsia="ru-RU"/>
        </w:rPr>
        <w:t> </w:t>
      </w: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в) ніколи</w:t>
      </w:r>
    </w:p>
    <w:p w:rsidR="00B97512" w:rsidRPr="008C039E" w:rsidRDefault="00B97512" w:rsidP="008C039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17"/>
          <w:szCs w:val="17"/>
          <w:lang w:eastAsia="ru-RU"/>
        </w:rPr>
      </w:pP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 3. Коли Ваша дитина говорить про школу, то розповідає в основному:</w:t>
      </w:r>
    </w:p>
    <w:p w:rsidR="00B97512" w:rsidRPr="008C039E" w:rsidRDefault="00B97512" w:rsidP="008C039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17"/>
          <w:szCs w:val="17"/>
          <w:lang w:eastAsia="ru-RU"/>
        </w:rPr>
      </w:pP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        </w:t>
      </w:r>
      <w:r w:rsidRPr="008C039E">
        <w:rPr>
          <w:rFonts w:ascii="Times New Roman" w:hAnsi="Times New Roman"/>
          <w:color w:val="000000"/>
          <w:sz w:val="28"/>
          <w:lang w:val="uk-UA" w:eastAsia="ru-RU"/>
        </w:rPr>
        <w:t> </w:t>
      </w: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а) про цікаве, що вона дізналася на заняттях</w:t>
      </w:r>
    </w:p>
    <w:p w:rsidR="00B97512" w:rsidRPr="008C039E" w:rsidRDefault="00B97512" w:rsidP="008C039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17"/>
          <w:szCs w:val="17"/>
          <w:lang w:eastAsia="ru-RU"/>
        </w:rPr>
      </w:pP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        </w:t>
      </w:r>
      <w:r w:rsidRPr="008C039E">
        <w:rPr>
          <w:rFonts w:ascii="Times New Roman" w:hAnsi="Times New Roman"/>
          <w:color w:val="000000"/>
          <w:sz w:val="28"/>
          <w:lang w:val="uk-UA" w:eastAsia="ru-RU"/>
        </w:rPr>
        <w:t> </w:t>
      </w: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б) розваги з друзями в школі</w:t>
      </w:r>
    </w:p>
    <w:p w:rsidR="00B97512" w:rsidRPr="008C039E" w:rsidRDefault="00B97512" w:rsidP="008C039E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color w:val="000000"/>
          <w:sz w:val="17"/>
          <w:szCs w:val="17"/>
          <w:lang w:eastAsia="ru-RU"/>
        </w:rPr>
      </w:pP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в) свої почуття, відносини з іншими</w:t>
      </w:r>
    </w:p>
    <w:p w:rsidR="00B97512" w:rsidRPr="008C039E" w:rsidRDefault="00B97512" w:rsidP="008C039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17"/>
          <w:szCs w:val="17"/>
          <w:lang w:eastAsia="ru-RU"/>
        </w:rPr>
      </w:pP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        </w:t>
      </w:r>
      <w:r w:rsidRPr="008C039E">
        <w:rPr>
          <w:rFonts w:ascii="Times New Roman" w:hAnsi="Times New Roman"/>
          <w:color w:val="000000"/>
          <w:sz w:val="28"/>
          <w:lang w:val="uk-UA" w:eastAsia="ru-RU"/>
        </w:rPr>
        <w:t> </w:t>
      </w: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г) щось інше</w:t>
      </w:r>
    </w:p>
    <w:p w:rsidR="00B97512" w:rsidRPr="008C039E" w:rsidRDefault="00B97512" w:rsidP="008C039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17"/>
          <w:szCs w:val="17"/>
          <w:lang w:eastAsia="ru-RU"/>
        </w:rPr>
      </w:pP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 4. Як Ваша дитина виконує домашнє завдання?</w:t>
      </w:r>
    </w:p>
    <w:p w:rsidR="00B97512" w:rsidRPr="008C039E" w:rsidRDefault="00B97512" w:rsidP="008C039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17"/>
          <w:szCs w:val="17"/>
          <w:lang w:eastAsia="ru-RU"/>
        </w:rPr>
      </w:pP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        </w:t>
      </w:r>
      <w:r w:rsidRPr="008C039E">
        <w:rPr>
          <w:rFonts w:ascii="Times New Roman" w:hAnsi="Times New Roman"/>
          <w:color w:val="000000"/>
          <w:sz w:val="28"/>
          <w:lang w:val="uk-UA" w:eastAsia="ru-RU"/>
        </w:rPr>
        <w:t> </w:t>
      </w: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а) самостійно, із задоволенням</w:t>
      </w:r>
    </w:p>
    <w:p w:rsidR="00B97512" w:rsidRPr="008C039E" w:rsidRDefault="00B97512" w:rsidP="008C039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17"/>
          <w:szCs w:val="17"/>
          <w:lang w:eastAsia="ru-RU"/>
        </w:rPr>
      </w:pP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        </w:t>
      </w:r>
      <w:r w:rsidRPr="008C039E">
        <w:rPr>
          <w:rFonts w:ascii="Times New Roman" w:hAnsi="Times New Roman"/>
          <w:color w:val="000000"/>
          <w:sz w:val="28"/>
          <w:lang w:val="uk-UA" w:eastAsia="ru-RU"/>
        </w:rPr>
        <w:t> </w:t>
      </w: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б) потребує постійного </w:t>
      </w:r>
      <w:r w:rsidRPr="008C039E">
        <w:rPr>
          <w:rFonts w:ascii="Times New Roman" w:hAnsi="Times New Roman"/>
          <w:color w:val="000000"/>
          <w:sz w:val="28"/>
          <w:lang w:val="uk-UA" w:eastAsia="ru-RU"/>
        </w:rPr>
        <w:t> </w:t>
      </w: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нагадування</w:t>
      </w:r>
    </w:p>
    <w:p w:rsidR="00B97512" w:rsidRPr="008C039E" w:rsidRDefault="00B97512" w:rsidP="008C039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17"/>
          <w:szCs w:val="17"/>
          <w:lang w:eastAsia="ru-RU"/>
        </w:rPr>
      </w:pP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        </w:t>
      </w:r>
      <w:r w:rsidRPr="008C039E">
        <w:rPr>
          <w:rFonts w:ascii="Times New Roman" w:hAnsi="Times New Roman"/>
          <w:color w:val="000000"/>
          <w:sz w:val="28"/>
          <w:lang w:val="uk-UA" w:eastAsia="ru-RU"/>
        </w:rPr>
        <w:t> </w:t>
      </w: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в) потребує постійного контролю, керівництва</w:t>
      </w:r>
    </w:p>
    <w:p w:rsidR="00B97512" w:rsidRPr="008C039E" w:rsidRDefault="00B97512" w:rsidP="008C039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17"/>
          <w:szCs w:val="17"/>
          <w:lang w:eastAsia="ru-RU"/>
        </w:rPr>
      </w:pP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5. З яким настроєм найчастіше </w:t>
      </w:r>
      <w:r w:rsidRPr="008C039E">
        <w:rPr>
          <w:rFonts w:ascii="Times New Roman" w:hAnsi="Times New Roman"/>
          <w:color w:val="000000"/>
          <w:sz w:val="28"/>
          <w:lang w:val="uk-UA" w:eastAsia="ru-RU"/>
        </w:rPr>
        <w:t> </w:t>
      </w: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Ваша дитина йде до школи?</w:t>
      </w:r>
    </w:p>
    <w:p w:rsidR="00B97512" w:rsidRPr="008C039E" w:rsidRDefault="00B97512" w:rsidP="008C039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17"/>
          <w:szCs w:val="17"/>
          <w:lang w:eastAsia="ru-RU"/>
        </w:rPr>
      </w:pP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        </w:t>
      </w:r>
    </w:p>
    <w:p w:rsidR="00B97512" w:rsidRPr="008C039E" w:rsidRDefault="00B97512" w:rsidP="008C039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17"/>
          <w:szCs w:val="17"/>
          <w:lang w:eastAsia="ru-RU"/>
        </w:rPr>
      </w:pP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6. З яким настроєм повертається зі школи?</w:t>
      </w:r>
    </w:p>
    <w:p w:rsidR="00B97512" w:rsidRPr="008C039E" w:rsidRDefault="00B97512" w:rsidP="008C039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17"/>
          <w:szCs w:val="17"/>
          <w:lang w:eastAsia="ru-RU"/>
        </w:rPr>
      </w:pPr>
      <w:r w:rsidRPr="008C039E">
        <w:rPr>
          <w:rFonts w:ascii="Times New Roman" w:hAnsi="Times New Roman"/>
          <w:color w:val="000000"/>
          <w:sz w:val="28"/>
          <w:szCs w:val="28"/>
          <w:lang w:val="uk-UA" w:eastAsia="ru-RU"/>
        </w:rPr>
        <w:t> </w:t>
      </w:r>
    </w:p>
    <w:p w:rsidR="00B97512" w:rsidRDefault="00B97512" w:rsidP="00837796">
      <w:p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  <w:sz w:val="17"/>
          <w:szCs w:val="17"/>
          <w:lang w:val="uk-UA" w:eastAsia="ru-RU"/>
        </w:rPr>
      </w:pPr>
      <w:bookmarkStart w:id="0" w:name="comm"/>
      <w:bookmarkEnd w:id="0"/>
    </w:p>
    <w:p w:rsidR="00B97512" w:rsidRPr="008C039E" w:rsidRDefault="00B97512" w:rsidP="008C039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/>
          <w:bCs/>
          <w:sz w:val="28"/>
          <w:szCs w:val="28"/>
          <w:lang w:val="uk-UA" w:eastAsia="ru-RU"/>
        </w:rPr>
        <w:t>Анкета для батьків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 1. Чи вважаєте Ви свою сім’ю справжньою? ………………………………………...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2. Чи велика Ваша сім’я?…………………………………………………....................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3. Хто більше часу приділяє дітям?...............................................................................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Чи приймають участь у вихованні Ваших дітей бабусі та дідусі?.........................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5. На кого з батьків, за характером, схожа Ваша дитина?…………………………...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6. Як Ви ставитесь до Вашої дитини? ………………………………………………...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7. Чи ставите Ви себе на місце Вашої дитини? ………………………………………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8. Як Ви думаєте "Чи завжди мають рацію дорослі?”………………………………..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9. Гороскоп і Ва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ша дитина</w:t>
      </w: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. Чи багато уваги Ви приділяєте цьому? ………………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10.  Як часто Ви буваєте об’єктивними по відношенню до дітей? ………………….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11. На якій мові Ви спілкуєтеся в родині?……………………………………………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12. Що Ви любите читати вашим дітям? …………………………………………….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13. В які ігри Ви граєте з вашою  дитиною? ………………………………………...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14. Ви вірите, що діти – "це маленькі  люди?” ……………………………………….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15. Чи потрібні дитині права? ………………………………………………………….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16.Як Ви відноситесь до застосування фізичної сили проти дитини?......................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17. Чи завдає шкоди, покарання (будь-яке) Вашій дитині, а чи приносить користь? 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 18.Чи знайомі Ви із статтями Конвенції ООН про права дитини? …………..</w:t>
      </w:r>
    </w:p>
    <w:p w:rsidR="00B97512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B97512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B97512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B97512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B97512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B97512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B97512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B97512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B97512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B97512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B97512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B97512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B97512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B97512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B97512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B97512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B97512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B97512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B97512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B97512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B97512" w:rsidRPr="003F3219" w:rsidRDefault="00B97512" w:rsidP="003F321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F3219">
        <w:rPr>
          <w:rFonts w:ascii="Times New Roman" w:hAnsi="Times New Roman"/>
          <w:b/>
          <w:bCs/>
          <w:sz w:val="28"/>
          <w:szCs w:val="28"/>
          <w:lang w:val="uk-UA" w:eastAsia="ru-RU"/>
        </w:rPr>
        <w:t>Анкета для батьків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 • Хто частіше займається вихованням дитини у вашій сім'ї?..................................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• Чи однакове ставлення членів родини до проблеми виховання дитини (заохо</w:t>
      </w: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softHyphen/>
        <w:t>чення, покарання, заборони, похвала)……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• Коли Ви щось забороняєте дитині, то чи завжди пояснюєте малюкові при</w:t>
      </w: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softHyphen/>
        <w:t>чину заборони?..............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• За що і яким чином Ви караєте ди</w:t>
      </w: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softHyphen/>
        <w:t>тину?...................................................................</w:t>
      </w:r>
    </w:p>
    <w:p w:rsidR="00B97512" w:rsidRPr="008C039E" w:rsidRDefault="00B97512" w:rsidP="0083779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• Яким чином заохочуєте у дитини гарну поведінку?...............................................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• У Вас є щоденник спостереження за дитиною?.......................................................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• Чи є у Вас із дитиною спільні ігри?..........................................................................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• Як часто Ви читаєте дитині?......................................................................................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• Чи залучаєте Ви дитину до спільної праці?.............................................................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• Чи співаєте Ви з дитиною?.........................................................................................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• Чи влаштовуєте Ви разом з дитиною сімейні свята?...............................................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• Чи помічає дитина біль, радість іншої людини? Як виражає своє співчуття?.....</w:t>
      </w:r>
    </w:p>
    <w:p w:rsidR="00B97512" w:rsidRDefault="00B97512" w:rsidP="0083779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CD"/>
          <w:sz w:val="28"/>
          <w:szCs w:val="28"/>
          <w:lang w:val="uk-UA" w:eastAsia="ru-RU"/>
        </w:rPr>
      </w:pPr>
    </w:p>
    <w:p w:rsidR="00B97512" w:rsidRDefault="00B97512" w:rsidP="008C039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Default="00B97512" w:rsidP="008C039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Default="00B97512" w:rsidP="008C039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Default="00B97512" w:rsidP="008C039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B97512" w:rsidRPr="008C039E" w:rsidRDefault="00B97512" w:rsidP="008C039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hAnsi="Verdana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/>
          <w:bCs/>
          <w:sz w:val="28"/>
          <w:szCs w:val="28"/>
          <w:lang w:val="uk-UA" w:eastAsia="ru-RU"/>
        </w:rPr>
        <w:t>«Вплив батьківської поведінки на виховання самолюбності дитини»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Verdana" w:hAnsi="Verdana"/>
          <w:i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i/>
          <w:sz w:val="28"/>
          <w:szCs w:val="28"/>
          <w:lang w:val="uk-UA" w:eastAsia="ru-RU"/>
        </w:rPr>
        <w:t> Анкета для батьків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Verdana" w:hAnsi="Verdana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1. Як ви впливаєте на виховання само</w:t>
      </w: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softHyphen/>
        <w:t>любності своєї дитини?..........................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Verdana" w:hAnsi="Verdana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2. Які покарання ви застосовуєте до своєї дитини?.............................................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Verdana" w:hAnsi="Verdana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3. Як ви винагороджуєте свою ди</w:t>
      </w: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softHyphen/>
        <w:t>тину?................................................................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Verdana" w:hAnsi="Verdana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4. Чи є члени сім'ї однодумцями у вирішенні подяк, покарань та заборон?.....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Verdana" w:hAnsi="Verdana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5. Чи ставитесь ви до проблеми своєї дитини зверхньо?....................................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Verdana" w:hAnsi="Verdana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6. Чи використовуєте ласку, як засіб виховного впливу та заохочення?..........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Verdana" w:hAnsi="Verdana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7. Чи порушується у сім'ї атмосфера рівноправності?.......................................</w:t>
      </w:r>
    </w:p>
    <w:p w:rsidR="00B97512" w:rsidRPr="008C039E" w:rsidRDefault="00B97512" w:rsidP="00837796">
      <w:pPr>
        <w:shd w:val="clear" w:color="auto" w:fill="FFFFFF"/>
        <w:spacing w:before="100" w:beforeAutospacing="1" w:after="100" w:afterAutospacing="1" w:line="240" w:lineRule="auto"/>
        <w:rPr>
          <w:rFonts w:ascii="Verdana" w:hAnsi="Verdana"/>
          <w:sz w:val="28"/>
          <w:szCs w:val="28"/>
          <w:lang w:val="uk-UA" w:eastAsia="ru-RU"/>
        </w:rPr>
      </w:pP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t>8. Чи сприяєте ви вихованню у дити</w:t>
      </w:r>
      <w:r w:rsidRPr="008C039E">
        <w:rPr>
          <w:rFonts w:ascii="Times New Roman" w:hAnsi="Times New Roman"/>
          <w:bCs/>
          <w:sz w:val="28"/>
          <w:szCs w:val="28"/>
          <w:lang w:val="uk-UA" w:eastAsia="ru-RU"/>
        </w:rPr>
        <w:softHyphen/>
        <w:t>ни позитивного ставлення до себе? Як саме?............</w:t>
      </w:r>
    </w:p>
    <w:p w:rsidR="00B97512" w:rsidRPr="008C039E" w:rsidRDefault="00B97512" w:rsidP="00490A14">
      <w:pPr>
        <w:shd w:val="clear" w:color="auto" w:fill="FFFFFF"/>
        <w:spacing w:after="240" w:line="300" w:lineRule="atLeast"/>
        <w:rPr>
          <w:rFonts w:ascii="Tahoma" w:hAnsi="Tahoma" w:cs="Tahoma"/>
          <w:sz w:val="28"/>
          <w:szCs w:val="28"/>
          <w:lang w:val="uk-UA"/>
        </w:rPr>
      </w:pPr>
    </w:p>
    <w:p w:rsidR="00B97512" w:rsidRPr="008C039E" w:rsidRDefault="00B97512" w:rsidP="00490A14">
      <w:pPr>
        <w:shd w:val="clear" w:color="auto" w:fill="FFFFFF"/>
        <w:spacing w:after="240" w:line="300" w:lineRule="atLeast"/>
        <w:rPr>
          <w:rFonts w:ascii="Tahoma" w:hAnsi="Tahoma" w:cs="Tahoma"/>
          <w:sz w:val="28"/>
          <w:szCs w:val="28"/>
          <w:lang w:val="uk-UA"/>
        </w:rPr>
      </w:pPr>
    </w:p>
    <w:p w:rsidR="00B97512" w:rsidRPr="008C039E" w:rsidRDefault="00B97512" w:rsidP="00490A14">
      <w:pPr>
        <w:pStyle w:val="z-BottomofForm"/>
      </w:pPr>
      <w:r w:rsidRPr="008C039E">
        <w:t>Конец формы</w:t>
      </w:r>
    </w:p>
    <w:p w:rsidR="00B97512" w:rsidRPr="008C039E" w:rsidRDefault="00B97512" w:rsidP="00490A14">
      <w:pPr>
        <w:shd w:val="clear" w:color="auto" w:fill="FFFFFF"/>
        <w:spacing w:after="0" w:line="240" w:lineRule="auto"/>
        <w:ind w:firstLine="437"/>
        <w:rPr>
          <w:rFonts w:ascii="Tahoma" w:hAnsi="Tahoma" w:cs="Tahoma"/>
          <w:color w:val="595858"/>
          <w:sz w:val="18"/>
          <w:szCs w:val="18"/>
          <w:lang w:eastAsia="ru-RU"/>
        </w:rPr>
      </w:pPr>
      <w:r w:rsidRPr="008C039E">
        <w:rPr>
          <w:rFonts w:ascii="Tahoma" w:hAnsi="Tahoma" w:cs="Tahoma"/>
          <w:color w:val="515151"/>
          <w:sz w:val="17"/>
          <w:szCs w:val="17"/>
        </w:rPr>
        <w:br w:type="textWrapping" w:clear="all"/>
      </w:r>
    </w:p>
    <w:p w:rsidR="00B97512" w:rsidRPr="008C039E" w:rsidRDefault="00B97512" w:rsidP="00164C05">
      <w:pPr>
        <w:shd w:val="clear" w:color="auto" w:fill="FFFFFF"/>
        <w:spacing w:after="0" w:line="240" w:lineRule="auto"/>
        <w:rPr>
          <w:rFonts w:ascii="Tahoma" w:hAnsi="Tahoma" w:cs="Tahoma"/>
          <w:color w:val="595858"/>
          <w:sz w:val="18"/>
          <w:szCs w:val="18"/>
          <w:lang w:eastAsia="ru-RU"/>
        </w:rPr>
      </w:pPr>
    </w:p>
    <w:p w:rsidR="00B97512" w:rsidRDefault="00B97512" w:rsidP="00164C05">
      <w:r w:rsidRPr="00164C05">
        <w:rPr>
          <w:rFonts w:ascii="Tahoma" w:hAnsi="Tahoma" w:cs="Tahoma"/>
          <w:color w:val="595858"/>
          <w:sz w:val="18"/>
          <w:szCs w:val="18"/>
          <w:lang w:eastAsia="ru-RU"/>
        </w:rPr>
        <w:br w:type="textWrapping" w:clear="all"/>
      </w:r>
    </w:p>
    <w:sectPr w:rsidR="00B97512" w:rsidSect="005F15B5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92DF1"/>
    <w:multiLevelType w:val="multilevel"/>
    <w:tmpl w:val="60925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E597BCF"/>
    <w:multiLevelType w:val="multilevel"/>
    <w:tmpl w:val="0C86C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4D70058"/>
    <w:multiLevelType w:val="multilevel"/>
    <w:tmpl w:val="CC148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FDC5072"/>
    <w:multiLevelType w:val="multilevel"/>
    <w:tmpl w:val="BDA02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197058"/>
    <w:multiLevelType w:val="multilevel"/>
    <w:tmpl w:val="1160E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FB540E0"/>
    <w:multiLevelType w:val="hybridMultilevel"/>
    <w:tmpl w:val="1EFAA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B9B0D3B"/>
    <w:multiLevelType w:val="multilevel"/>
    <w:tmpl w:val="62AAA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65D548F"/>
    <w:multiLevelType w:val="multilevel"/>
    <w:tmpl w:val="74A0B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E795BCC"/>
    <w:multiLevelType w:val="multilevel"/>
    <w:tmpl w:val="E6085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D8A6CDB"/>
    <w:multiLevelType w:val="multilevel"/>
    <w:tmpl w:val="AAB0B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DEC24D5"/>
    <w:multiLevelType w:val="multilevel"/>
    <w:tmpl w:val="783AE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608B"/>
    <w:rsid w:val="00036408"/>
    <w:rsid w:val="00092336"/>
    <w:rsid w:val="001109AD"/>
    <w:rsid w:val="00115C4A"/>
    <w:rsid w:val="00164C05"/>
    <w:rsid w:val="00194F79"/>
    <w:rsid w:val="001F2C28"/>
    <w:rsid w:val="002942C4"/>
    <w:rsid w:val="0032509C"/>
    <w:rsid w:val="003F3219"/>
    <w:rsid w:val="004060FB"/>
    <w:rsid w:val="004621FC"/>
    <w:rsid w:val="00490A14"/>
    <w:rsid w:val="004F0BA0"/>
    <w:rsid w:val="00521DE6"/>
    <w:rsid w:val="005700BB"/>
    <w:rsid w:val="005C1FED"/>
    <w:rsid w:val="005F15B5"/>
    <w:rsid w:val="006209BC"/>
    <w:rsid w:val="00650DD8"/>
    <w:rsid w:val="006525B3"/>
    <w:rsid w:val="00686C2C"/>
    <w:rsid w:val="006961BF"/>
    <w:rsid w:val="006B049F"/>
    <w:rsid w:val="006C765E"/>
    <w:rsid w:val="00705755"/>
    <w:rsid w:val="0071462F"/>
    <w:rsid w:val="008375A3"/>
    <w:rsid w:val="00837796"/>
    <w:rsid w:val="008874B2"/>
    <w:rsid w:val="00896CF2"/>
    <w:rsid w:val="008C039E"/>
    <w:rsid w:val="008D3592"/>
    <w:rsid w:val="00927630"/>
    <w:rsid w:val="009348DC"/>
    <w:rsid w:val="009B5F18"/>
    <w:rsid w:val="009B7AD9"/>
    <w:rsid w:val="00A45619"/>
    <w:rsid w:val="00A46842"/>
    <w:rsid w:val="00A50375"/>
    <w:rsid w:val="00B4181C"/>
    <w:rsid w:val="00B97512"/>
    <w:rsid w:val="00BD10E1"/>
    <w:rsid w:val="00C00944"/>
    <w:rsid w:val="00C0608B"/>
    <w:rsid w:val="00C66B2B"/>
    <w:rsid w:val="00CB1E0E"/>
    <w:rsid w:val="00CD71A6"/>
    <w:rsid w:val="00DB416F"/>
    <w:rsid w:val="00DB5CF3"/>
    <w:rsid w:val="00E2176A"/>
    <w:rsid w:val="00E4506C"/>
    <w:rsid w:val="00E7775F"/>
    <w:rsid w:val="00EF1E50"/>
    <w:rsid w:val="00F72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5B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2942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7775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942C4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7775F"/>
    <w:rPr>
      <w:rFonts w:ascii="Cambria" w:hAnsi="Cambria" w:cs="Times New Roman"/>
      <w:b/>
      <w:bCs/>
      <w:color w:val="4F81BD"/>
      <w:sz w:val="26"/>
      <w:szCs w:val="2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rsid w:val="00F72BB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F72BB6"/>
    <w:rPr>
      <w:rFonts w:ascii="Arial" w:hAnsi="Arial" w:cs="Arial"/>
      <w:vanish/>
      <w:sz w:val="16"/>
      <w:szCs w:val="16"/>
      <w:lang w:eastAsia="ru-R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F72BB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locked/>
    <w:rsid w:val="00F72BB6"/>
    <w:rPr>
      <w:rFonts w:ascii="Arial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F72BB6"/>
    <w:rPr>
      <w:rFonts w:cs="Times New Roman"/>
    </w:rPr>
  </w:style>
  <w:style w:type="character" w:styleId="Strong">
    <w:name w:val="Strong"/>
    <w:basedOn w:val="DefaultParagraphFont"/>
    <w:uiPriority w:val="99"/>
    <w:qFormat/>
    <w:rsid w:val="002942C4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2942C4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94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942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A456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basedOn w:val="Normal"/>
    <w:uiPriority w:val="99"/>
    <w:qFormat/>
    <w:rsid w:val="00164C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837796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E7775F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40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0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0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00161">
          <w:marLeft w:val="300"/>
          <w:marRight w:val="15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0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40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740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0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00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001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01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0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0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0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0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40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40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0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40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740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40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40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0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400144">
                      <w:marLeft w:val="6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00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400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40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400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740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4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00154">
              <w:marLeft w:val="0"/>
              <w:marRight w:val="0"/>
              <w:marTop w:val="0"/>
              <w:marBottom w:val="0"/>
              <w:divBdr>
                <w:top w:val="single" w:sz="6" w:space="0" w:color="E4E6E7"/>
                <w:left w:val="single" w:sz="6" w:space="0" w:color="E4E6E7"/>
                <w:bottom w:val="single" w:sz="6" w:space="0" w:color="E4E6E7"/>
                <w:right w:val="single" w:sz="6" w:space="0" w:color="E4E6E7"/>
              </w:divBdr>
              <w:divsChild>
                <w:div w:id="87740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740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78</TotalTime>
  <Pages>17</Pages>
  <Words>2877</Words>
  <Characters>16405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27</cp:revision>
  <dcterms:created xsi:type="dcterms:W3CDTF">2013-01-10T08:44:00Z</dcterms:created>
  <dcterms:modified xsi:type="dcterms:W3CDTF">2013-09-30T18:19:00Z</dcterms:modified>
</cp:coreProperties>
</file>